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399" w:rsidRDefault="001D1399" w:rsidP="00DB7287">
      <w:pPr>
        <w:pStyle w:val="ConsPlusTitle"/>
        <w:jc w:val="center"/>
        <w:rPr>
          <w:sz w:val="28"/>
          <w:szCs w:val="28"/>
        </w:rPr>
      </w:pPr>
    </w:p>
    <w:p w:rsidR="001D1399" w:rsidRPr="004479ED" w:rsidRDefault="001D1399" w:rsidP="00AB63FD">
      <w:pPr>
        <w:jc w:val="center"/>
        <w:rPr>
          <w:rFonts w:cs="Times New Roman"/>
        </w:rPr>
      </w:pPr>
      <w:r w:rsidRPr="00AB63FD">
        <w:rPr>
          <w:rFonts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7" o:title=""/>
          </v:shape>
        </w:pict>
      </w:r>
    </w:p>
    <w:p w:rsidR="001D1399" w:rsidRPr="004479ED" w:rsidRDefault="001D1399" w:rsidP="00DB7287">
      <w:pPr>
        <w:rPr>
          <w:rFonts w:cs="Times New Roman"/>
        </w:rPr>
      </w:pPr>
    </w:p>
    <w:p w:rsidR="001D1399" w:rsidRPr="004479ED" w:rsidRDefault="001D1399" w:rsidP="00DB7287">
      <w:pPr>
        <w:jc w:val="center"/>
        <w:rPr>
          <w:rFonts w:cs="Times New Roman"/>
        </w:rPr>
      </w:pPr>
      <w:r w:rsidRPr="004479ED">
        <w:rPr>
          <w:rFonts w:cs="Times New Roman"/>
          <w:b/>
          <w:sz w:val="32"/>
        </w:rPr>
        <w:t>Администрация города Кирсанова</w:t>
      </w:r>
    </w:p>
    <w:p w:rsidR="001D1399" w:rsidRPr="004479ED" w:rsidRDefault="001D1399" w:rsidP="00DB7287">
      <w:pPr>
        <w:keepNext/>
        <w:numPr>
          <w:ilvl w:val="0"/>
          <w:numId w:val="2"/>
        </w:numPr>
        <w:suppressAutoHyphens/>
        <w:autoSpaceDE/>
        <w:autoSpaceDN/>
        <w:adjustRightInd/>
        <w:jc w:val="center"/>
        <w:outlineLvl w:val="0"/>
        <w:rPr>
          <w:rFonts w:cs="Times New Roman"/>
          <w:b/>
          <w:sz w:val="32"/>
        </w:rPr>
      </w:pPr>
      <w:r w:rsidRPr="004479ED">
        <w:rPr>
          <w:rFonts w:cs="Times New Roman"/>
          <w:b/>
          <w:sz w:val="32"/>
        </w:rPr>
        <w:t>Тамбовской области</w:t>
      </w:r>
    </w:p>
    <w:p w:rsidR="001D1399" w:rsidRPr="004479ED" w:rsidRDefault="001D1399" w:rsidP="00DB7287">
      <w:pPr>
        <w:jc w:val="center"/>
        <w:rPr>
          <w:rFonts w:cs="Times New Roman"/>
          <w:b/>
          <w:sz w:val="32"/>
        </w:rPr>
      </w:pPr>
    </w:p>
    <w:p w:rsidR="001D1399" w:rsidRPr="004479ED" w:rsidRDefault="001D1399" w:rsidP="00DB7287">
      <w:pPr>
        <w:keepNext/>
        <w:numPr>
          <w:ilvl w:val="1"/>
          <w:numId w:val="2"/>
        </w:numPr>
        <w:suppressAutoHyphens/>
        <w:autoSpaceDE/>
        <w:autoSpaceDN/>
        <w:adjustRightInd/>
        <w:jc w:val="center"/>
        <w:outlineLvl w:val="1"/>
        <w:rPr>
          <w:rFonts w:cs="Times New Roman"/>
          <w:b/>
          <w:sz w:val="48"/>
        </w:rPr>
      </w:pPr>
      <w:r w:rsidRPr="004479ED">
        <w:rPr>
          <w:rFonts w:cs="Times New Roman"/>
          <w:b/>
          <w:sz w:val="48"/>
        </w:rPr>
        <w:t>ПОСТАНОВЛЕНИЕ</w:t>
      </w:r>
    </w:p>
    <w:p w:rsidR="001D1399" w:rsidRDefault="001D1399" w:rsidP="00DB7287">
      <w:pPr>
        <w:jc w:val="center"/>
        <w:rPr>
          <w:rFonts w:cs="Times New Roman"/>
          <w:b/>
          <w:sz w:val="48"/>
        </w:rPr>
      </w:pPr>
    </w:p>
    <w:p w:rsidR="001D1399" w:rsidRPr="00FF0CF4" w:rsidRDefault="001D1399" w:rsidP="00BE2312">
      <w:pPr>
        <w:ind w:firstLine="0"/>
        <w:jc w:val="center"/>
        <w:rPr>
          <w:rFonts w:cs="Times New Roman"/>
          <w:sz w:val="28"/>
          <w:szCs w:val="28"/>
        </w:rPr>
      </w:pPr>
      <w:r w:rsidRPr="00FF0CF4">
        <w:rPr>
          <w:b/>
          <w:sz w:val="28"/>
          <w:szCs w:val="28"/>
        </w:rPr>
        <w:t>«</w:t>
      </w:r>
      <w:r w:rsidRPr="00FF0CF4">
        <w:rPr>
          <w:b/>
          <w:sz w:val="28"/>
          <w:szCs w:val="28"/>
          <w:u w:val="single"/>
        </w:rPr>
        <w:t>10</w:t>
      </w:r>
      <w:r w:rsidRPr="00FF0CF4">
        <w:rPr>
          <w:b/>
          <w:sz w:val="28"/>
          <w:szCs w:val="28"/>
        </w:rPr>
        <w:t xml:space="preserve">» </w:t>
      </w:r>
      <w:r w:rsidRPr="00FF0CF4">
        <w:rPr>
          <w:b/>
          <w:sz w:val="28"/>
          <w:szCs w:val="28"/>
          <w:u w:val="single"/>
        </w:rPr>
        <w:t xml:space="preserve">июня </w:t>
      </w:r>
      <w:smartTag w:uri="urn:schemas-microsoft-com:office:smarttags" w:element="metricconverter">
        <w:smartTagPr>
          <w:attr w:name="ProductID" w:val="2025 г"/>
        </w:smartTagPr>
        <w:r w:rsidRPr="00FF0CF4">
          <w:rPr>
            <w:b/>
            <w:sz w:val="28"/>
            <w:szCs w:val="28"/>
          </w:rPr>
          <w:t>2025 г</w:t>
        </w:r>
      </w:smartTag>
      <w:r w:rsidRPr="00FF0CF4">
        <w:rPr>
          <w:b/>
          <w:sz w:val="28"/>
          <w:szCs w:val="28"/>
        </w:rPr>
        <w:t xml:space="preserve">.              г. Кирсанов                                   № </w:t>
      </w:r>
      <w:r>
        <w:rPr>
          <w:b/>
          <w:sz w:val="28"/>
          <w:szCs w:val="28"/>
          <w:u w:val="single"/>
        </w:rPr>
        <w:t>422</w:t>
      </w:r>
    </w:p>
    <w:p w:rsidR="001D1399" w:rsidRPr="003B6FF0" w:rsidRDefault="001D1399" w:rsidP="00C82D3E">
      <w:pPr>
        <w:contextualSpacing/>
        <w:jc w:val="center"/>
        <w:rPr>
          <w:rFonts w:ascii="PT Astra Serif" w:hAnsi="PT Astra Serif"/>
          <w:sz w:val="28"/>
          <w:szCs w:val="28"/>
        </w:rPr>
      </w:pPr>
    </w:p>
    <w:p w:rsidR="001D1399" w:rsidRPr="00142C2E" w:rsidRDefault="001D1399" w:rsidP="00142C2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142C2E">
        <w:rPr>
          <w:rStyle w:val="a0"/>
          <w:rFonts w:ascii="Times New Roman" w:hAnsi="Times New Roman" w:cs="Times New Roman"/>
          <w:color w:val="auto"/>
          <w:sz w:val="28"/>
          <w:szCs w:val="28"/>
        </w:rPr>
        <w:t>Об</w:t>
      </w:r>
      <w:r w:rsidRPr="00142C2E">
        <w:rPr>
          <w:rFonts w:ascii="Times New Roman" w:hAnsi="Times New Roman" w:cs="Times New Roman"/>
          <w:sz w:val="28"/>
          <w:szCs w:val="28"/>
        </w:rPr>
        <w:t xml:space="preserve"> утверждении административного регламента предоставления муниципальной услуги «Выдача разрешения (дубликата или копии разрешения) на право организации розничного рынка»</w:t>
      </w:r>
    </w:p>
    <w:p w:rsidR="001D1399" w:rsidRPr="00142C2E" w:rsidRDefault="001D1399" w:rsidP="00142C2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D1399" w:rsidRPr="00142C2E" w:rsidRDefault="001D1399" w:rsidP="00142C2E">
      <w:pPr>
        <w:pStyle w:val="NoSpacing"/>
        <w:rPr>
          <w:rFonts w:ascii="Times New Roman" w:hAnsi="Times New Roman" w:cs="Times New Roman"/>
          <w:sz w:val="28"/>
          <w:szCs w:val="28"/>
        </w:rPr>
      </w:pPr>
      <w:bookmarkStart w:id="0" w:name="sub_9"/>
      <w:r w:rsidRPr="00142C2E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42C2E">
        <w:rPr>
          <w:rFonts w:ascii="Times New Roman" w:hAnsi="Times New Roman" w:cs="Times New Roman"/>
          <w:sz w:val="28"/>
          <w:szCs w:val="28"/>
        </w:rPr>
        <w:t xml:space="preserve"> №131-ФЗ                     «Об общих принципах организации местного самоуправления в Российской Федерации», Федеральным законом от 30.12.2006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142C2E">
        <w:rPr>
          <w:rFonts w:ascii="Times New Roman" w:hAnsi="Times New Roman" w:cs="Times New Roman"/>
          <w:sz w:val="28"/>
          <w:szCs w:val="28"/>
        </w:rPr>
        <w:t>271-ФЗ «О розничных рынках и о внесении изменений в Трудовой кодекс Российской Федерации», Федеральным законом от 28.12.2009</w:t>
      </w:r>
      <w:r>
        <w:rPr>
          <w:rFonts w:ascii="Times New Roman" w:hAnsi="Times New Roman" w:cs="Times New Roman"/>
          <w:sz w:val="28"/>
          <w:szCs w:val="28"/>
        </w:rPr>
        <w:t>г №</w:t>
      </w:r>
      <w:r w:rsidRPr="00142C2E">
        <w:rPr>
          <w:rFonts w:ascii="Times New Roman" w:hAnsi="Times New Roman" w:cs="Times New Roman"/>
          <w:sz w:val="28"/>
          <w:szCs w:val="28"/>
        </w:rPr>
        <w:t>381-ФЗ «Об основах государственного регулирования торговой деятельности в Российской Федерации», Федеральным законом от 27.07.2010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142C2E">
        <w:rPr>
          <w:rFonts w:ascii="Times New Roman" w:hAnsi="Times New Roman" w:cs="Times New Roman"/>
          <w:sz w:val="28"/>
          <w:szCs w:val="28"/>
        </w:rPr>
        <w:t>210-ФЗ «Об организации предоставления государственных и муниципальных услуг»,  постановлением Правительства Российской Федерации от 10.03.2007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142C2E">
        <w:rPr>
          <w:rFonts w:ascii="Times New Roman" w:hAnsi="Times New Roman" w:cs="Times New Roman"/>
          <w:sz w:val="28"/>
          <w:szCs w:val="28"/>
        </w:rPr>
        <w:t>148 «Об утверждении Правил выдачи разрешений на право организации розничного рынка», постановлением администрации Тамбовской области от 18.04.2007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142C2E">
        <w:rPr>
          <w:rFonts w:ascii="Times New Roman" w:hAnsi="Times New Roman" w:cs="Times New Roman"/>
          <w:sz w:val="28"/>
          <w:szCs w:val="28"/>
        </w:rPr>
        <w:t>399 «О реализации Федерального закона от 30.12.2006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142C2E">
        <w:rPr>
          <w:rFonts w:ascii="Times New Roman" w:hAnsi="Times New Roman" w:cs="Times New Roman"/>
          <w:sz w:val="28"/>
          <w:szCs w:val="28"/>
        </w:rPr>
        <w:t xml:space="preserve">271-ФЗ «О розничных рынках и о внесении изменений в Трудовой кодекс Российской Федерации», </w:t>
      </w:r>
      <w:r w:rsidRPr="0042025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 w:cs="Times New Roman"/>
          <w:iCs/>
          <w:sz w:val="28"/>
          <w:szCs w:val="28"/>
        </w:rPr>
        <w:t>города Кирсанова</w:t>
      </w:r>
      <w:r w:rsidRPr="0042025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2025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12.01.2023г. №913</w:t>
      </w:r>
      <w:r w:rsidRPr="0042025E">
        <w:rPr>
          <w:rFonts w:ascii="Times New Roman" w:hAnsi="Times New Roman" w:cs="Times New Roman"/>
          <w:sz w:val="28"/>
          <w:szCs w:val="28"/>
        </w:rPr>
        <w:t xml:space="preserve"> </w:t>
      </w:r>
      <w:r w:rsidRPr="003448D4">
        <w:rPr>
          <w:rFonts w:ascii="Times New Roman" w:hAnsi="Times New Roman" w:cs="Times New Roman"/>
          <w:iCs/>
          <w:sz w:val="28"/>
          <w:szCs w:val="28"/>
        </w:rPr>
        <w:t>«Об утверждении Порядка разработки и утверждения административных регламентов предоставления муниципальных услуг и Порядка проведения экспертизы проектов административных регламентов предоставления муниципальных услуг»</w:t>
      </w:r>
      <w:r w:rsidRPr="00FD0589">
        <w:rPr>
          <w:rFonts w:ascii="Times New Roman" w:hAnsi="Times New Roman" w:cs="Times New Roman"/>
          <w:sz w:val="28"/>
          <w:szCs w:val="28"/>
        </w:rPr>
        <w:t>,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48D4">
        <w:rPr>
          <w:rFonts w:ascii="Times New Roman" w:hAnsi="Times New Roman" w:cs="Times New Roman"/>
          <w:iCs/>
          <w:sz w:val="28"/>
          <w:szCs w:val="28"/>
        </w:rPr>
        <w:t>города Кирсанова</w:t>
      </w:r>
      <w:r w:rsidRPr="0042025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2025E">
        <w:rPr>
          <w:rFonts w:ascii="Times New Roman" w:hAnsi="Times New Roman" w:cs="Times New Roman"/>
          <w:sz w:val="28"/>
          <w:szCs w:val="28"/>
        </w:rPr>
        <w:t>постановляет</w:t>
      </w:r>
      <w:r w:rsidRPr="00FD0589">
        <w:rPr>
          <w:rFonts w:ascii="Times New Roman" w:hAnsi="Times New Roman" w:cs="Times New Roman"/>
          <w:sz w:val="28"/>
          <w:szCs w:val="28"/>
        </w:rPr>
        <w:t>:</w:t>
      </w:r>
    </w:p>
    <w:p w:rsidR="001D1399" w:rsidRPr="00142C2E" w:rsidRDefault="001D1399" w:rsidP="00142C2E">
      <w:pPr>
        <w:pStyle w:val="NoSpacing"/>
        <w:rPr>
          <w:rFonts w:ascii="Times New Roman" w:hAnsi="Times New Roman" w:cs="Times New Roman"/>
          <w:sz w:val="28"/>
          <w:szCs w:val="28"/>
        </w:rPr>
      </w:pPr>
      <w:bookmarkStart w:id="1" w:name="sub_8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42C2E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«Выдача разрешения (дубликата или копии разрешения) на право организации розничного рынка» согласно приложению.</w:t>
      </w:r>
    </w:p>
    <w:p w:rsidR="001D1399" w:rsidRPr="00FD0589" w:rsidRDefault="001D1399" w:rsidP="00142C2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D0589">
        <w:rPr>
          <w:rFonts w:ascii="Times New Roman" w:hAnsi="Times New Roman" w:cs="Times New Roman"/>
          <w:sz w:val="28"/>
          <w:szCs w:val="28"/>
        </w:rPr>
        <w:t>2. Признать утратившими силу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города Кирсанова: от 28.12.2021г. №1145 </w:t>
      </w:r>
      <w:r w:rsidRPr="00F927DA">
        <w:rPr>
          <w:rFonts w:ascii="Times New Roman" w:hAnsi="Times New Roman" w:cs="Times New Roman"/>
          <w:sz w:val="28"/>
          <w:szCs w:val="28"/>
        </w:rPr>
        <w:t>«</w:t>
      </w:r>
      <w:r w:rsidRPr="00F927DA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>
        <w:rPr>
          <w:sz w:val="28"/>
          <w:szCs w:val="28"/>
        </w:rPr>
        <w:t>Выдача разрешения, переоформление разрешения, продление срока действия разрешения или выдача дубликата и копий разрешения на право организации розничного рынка</w:t>
      </w:r>
      <w:r w:rsidRPr="00F927DA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 27.02.2025г. №135 «О внесении изменений в административный регламент предоставления муниципальной услуги </w:t>
      </w:r>
      <w:r w:rsidRPr="00F927DA">
        <w:rPr>
          <w:sz w:val="28"/>
          <w:szCs w:val="28"/>
        </w:rPr>
        <w:t>«</w:t>
      </w:r>
      <w:r>
        <w:rPr>
          <w:sz w:val="28"/>
          <w:szCs w:val="28"/>
        </w:rPr>
        <w:t>Выдача разрешения, переоформление разрешения, продление срока действия разрешения или выдача дубликата и копий разрешения на право организации розничного рынка</w:t>
      </w:r>
      <w:r w:rsidRPr="00F927DA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FD05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01.04.2025г. №230 «О внесении изменений в административный регламент предоставления муниципальной услуги </w:t>
      </w:r>
      <w:r w:rsidRPr="00F927DA">
        <w:rPr>
          <w:sz w:val="28"/>
          <w:szCs w:val="28"/>
        </w:rPr>
        <w:t>«</w:t>
      </w:r>
      <w:r>
        <w:rPr>
          <w:sz w:val="28"/>
          <w:szCs w:val="28"/>
        </w:rPr>
        <w:t>Выдача разрешения, переоформление разрешения, продление срока действия разрешения или выдача дубликата и копий разрешения на право организации розничного рынка</w:t>
      </w:r>
      <w:r w:rsidRPr="00F927D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D1399" w:rsidRPr="00FD0589" w:rsidRDefault="001D1399" w:rsidP="00142C2E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536D6">
        <w:rPr>
          <w:rFonts w:ascii="Times New Roman" w:hAnsi="Times New Roman" w:cs="Times New Roman"/>
          <w:sz w:val="28"/>
          <w:szCs w:val="28"/>
        </w:rPr>
        <w:t>Опубликовать настоящее постановление в</w:t>
      </w:r>
      <w:r>
        <w:rPr>
          <w:rFonts w:ascii="Times New Roman" w:hAnsi="Times New Roman" w:cs="Times New Roman"/>
          <w:sz w:val="28"/>
          <w:szCs w:val="28"/>
        </w:rPr>
        <w:t xml:space="preserve"> сетевом </w:t>
      </w:r>
      <w:r w:rsidRPr="008536D6">
        <w:rPr>
          <w:rFonts w:ascii="Times New Roman" w:hAnsi="Times New Roman" w:cs="Times New Roman"/>
          <w:sz w:val="28"/>
          <w:szCs w:val="28"/>
        </w:rPr>
        <w:t>издании «</w:t>
      </w:r>
      <w:r>
        <w:rPr>
          <w:rFonts w:ascii="Times New Roman" w:hAnsi="Times New Roman" w:cs="Times New Roman"/>
          <w:sz w:val="28"/>
          <w:szCs w:val="28"/>
        </w:rPr>
        <w:t>Кирсанов.Онлайн</w:t>
      </w:r>
      <w:r w:rsidRPr="008536D6">
        <w:rPr>
          <w:rFonts w:ascii="Times New Roman" w:hAnsi="Times New Roman" w:cs="Times New Roman"/>
          <w:sz w:val="28"/>
          <w:szCs w:val="28"/>
        </w:rPr>
        <w:t xml:space="preserve">», разместить на официальном сайте администрации города </w:t>
      </w:r>
      <w:r>
        <w:rPr>
          <w:rFonts w:ascii="Times New Roman" w:hAnsi="Times New Roman" w:cs="Times New Roman"/>
          <w:sz w:val="28"/>
          <w:szCs w:val="28"/>
        </w:rPr>
        <w:t xml:space="preserve">Кирсанова </w:t>
      </w:r>
      <w:r w:rsidRPr="008536D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8536D6">
        <w:rPr>
          <w:rFonts w:ascii="Times New Roman" w:hAnsi="Times New Roman" w:cs="Times New Roman"/>
          <w:sz w:val="28"/>
          <w:szCs w:val="28"/>
        </w:rPr>
        <w:t>://</w:t>
      </w:r>
      <w:r w:rsidRPr="008536D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8536D6">
        <w:rPr>
          <w:rFonts w:ascii="Times New Roman" w:hAnsi="Times New Roman" w:cs="Times New Roman"/>
          <w:sz w:val="28"/>
          <w:szCs w:val="28"/>
        </w:rPr>
        <w:t>37.</w:t>
      </w:r>
      <w:r w:rsidRPr="008536D6">
        <w:rPr>
          <w:rFonts w:ascii="Times New Roman" w:hAnsi="Times New Roman" w:cs="Times New Roman"/>
          <w:sz w:val="28"/>
          <w:szCs w:val="28"/>
          <w:lang w:val="en-US"/>
        </w:rPr>
        <w:t>tmbreg</w:t>
      </w:r>
      <w:r w:rsidRPr="008536D6">
        <w:rPr>
          <w:rFonts w:ascii="Times New Roman" w:hAnsi="Times New Roman" w:cs="Times New Roman"/>
          <w:sz w:val="28"/>
          <w:szCs w:val="28"/>
        </w:rPr>
        <w:t>.</w:t>
      </w:r>
      <w:r w:rsidRPr="008536D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8536D6">
        <w:rPr>
          <w:rFonts w:ascii="Times New Roman" w:hAnsi="Times New Roman" w:cs="Times New Roman"/>
          <w:sz w:val="28"/>
          <w:szCs w:val="28"/>
        </w:rPr>
        <w:t>/</w:t>
      </w:r>
      <w:r w:rsidRPr="008536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536D6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  <w:r w:rsidRPr="00FD0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1399" w:rsidRDefault="001D1399" w:rsidP="00142C2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36D6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начальника отдела экономического развития, труда и предпринимательства администрации города К.В. Лукьянову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1399" w:rsidRDefault="001D1399" w:rsidP="00142C2E">
      <w:pPr>
        <w:pStyle w:val="NoSpacing"/>
        <w:ind w:firstLine="0"/>
        <w:rPr>
          <w:rFonts w:ascii="Times New Roman" w:hAnsi="Times New Roman" w:cs="Times New Roman"/>
          <w:sz w:val="28"/>
          <w:szCs w:val="28"/>
        </w:rPr>
      </w:pPr>
    </w:p>
    <w:p w:rsidR="001D1399" w:rsidRDefault="001D1399" w:rsidP="00142C2E">
      <w:pPr>
        <w:pStyle w:val="NoSpacing"/>
        <w:ind w:firstLine="0"/>
        <w:rPr>
          <w:rFonts w:ascii="Times New Roman" w:hAnsi="Times New Roman" w:cs="Times New Roman"/>
          <w:sz w:val="28"/>
          <w:szCs w:val="28"/>
        </w:rPr>
      </w:pPr>
    </w:p>
    <w:p w:rsidR="001D1399" w:rsidRDefault="001D1399" w:rsidP="00142C2E">
      <w:pPr>
        <w:pStyle w:val="NoSpacing"/>
        <w:ind w:firstLine="0"/>
        <w:rPr>
          <w:rFonts w:ascii="Times New Roman" w:hAnsi="Times New Roman" w:cs="Times New Roman"/>
          <w:sz w:val="28"/>
          <w:szCs w:val="28"/>
        </w:rPr>
      </w:pPr>
    </w:p>
    <w:p w:rsidR="001D1399" w:rsidRPr="003B6FF0" w:rsidRDefault="001D1399" w:rsidP="00142C2E">
      <w:pPr>
        <w:ind w:firstLine="0"/>
        <w:contextualSpacing/>
        <w:rPr>
          <w:rFonts w:ascii="PT Astra Serif" w:hAnsi="PT Astra Serif"/>
          <w:u w:val="single"/>
        </w:rPr>
        <w:sectPr w:rsidR="001D1399" w:rsidRPr="003B6FF0" w:rsidSect="00DA52C3">
          <w:headerReference w:type="default" r:id="rId8"/>
          <w:footnotePr>
            <w:numRestart w:val="eachPage"/>
          </w:footnotePr>
          <w:pgSz w:w="11906" w:h="16838"/>
          <w:pgMar w:top="1134" w:right="567" w:bottom="1134" w:left="1701" w:header="851" w:footer="0" w:gutter="0"/>
          <w:cols w:space="720"/>
          <w:formProt w:val="0"/>
          <w:titlePg/>
          <w:docGrid w:linePitch="600" w:charSpace="32768"/>
        </w:sectPr>
      </w:pPr>
      <w:r>
        <w:rPr>
          <w:sz w:val="28"/>
          <w:szCs w:val="28"/>
        </w:rPr>
        <w:t>Глава города                                                                                            С.А. Павлов</w:t>
      </w:r>
    </w:p>
    <w:tbl>
      <w:tblPr>
        <w:tblW w:w="9747" w:type="dxa"/>
        <w:tblLook w:val="01E0"/>
      </w:tblPr>
      <w:tblGrid>
        <w:gridCol w:w="3510"/>
        <w:gridCol w:w="6237"/>
      </w:tblGrid>
      <w:tr w:rsidR="001D1399" w:rsidTr="008566C5">
        <w:tc>
          <w:tcPr>
            <w:tcW w:w="3510" w:type="dxa"/>
          </w:tcPr>
          <w:p w:rsidR="001D1399" w:rsidRPr="001A1B0B" w:rsidRDefault="001D1399" w:rsidP="00E76154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1D1399" w:rsidRPr="001A1B0B" w:rsidRDefault="001D1399" w:rsidP="00E76154">
            <w:pPr>
              <w:jc w:val="center"/>
              <w:rPr>
                <w:sz w:val="28"/>
                <w:szCs w:val="28"/>
              </w:rPr>
            </w:pPr>
            <w:r w:rsidRPr="001A1B0B">
              <w:rPr>
                <w:sz w:val="28"/>
                <w:szCs w:val="28"/>
              </w:rPr>
              <w:t>ПРИЛОЖЕНИЕ</w:t>
            </w:r>
          </w:p>
          <w:p w:rsidR="001D1399" w:rsidRPr="001A1B0B" w:rsidRDefault="001D1399" w:rsidP="00E76154">
            <w:pPr>
              <w:jc w:val="center"/>
              <w:rPr>
                <w:sz w:val="28"/>
                <w:szCs w:val="28"/>
              </w:rPr>
            </w:pPr>
            <w:r w:rsidRPr="001A1B0B">
              <w:rPr>
                <w:sz w:val="28"/>
                <w:szCs w:val="28"/>
              </w:rPr>
              <w:t>УТВЕРЖДЕН</w:t>
            </w:r>
          </w:p>
          <w:p w:rsidR="001D1399" w:rsidRPr="001A1B0B" w:rsidRDefault="001D1399" w:rsidP="00E76154">
            <w:pPr>
              <w:jc w:val="center"/>
              <w:rPr>
                <w:sz w:val="28"/>
                <w:szCs w:val="28"/>
              </w:rPr>
            </w:pPr>
            <w:r w:rsidRPr="001A1B0B">
              <w:rPr>
                <w:sz w:val="28"/>
                <w:szCs w:val="28"/>
              </w:rPr>
              <w:t>постановлением администрации города</w:t>
            </w:r>
          </w:p>
          <w:p w:rsidR="001D1399" w:rsidRPr="001A1B0B" w:rsidRDefault="001D1399" w:rsidP="00FF0CF4">
            <w:pPr>
              <w:jc w:val="center"/>
              <w:rPr>
                <w:sz w:val="28"/>
                <w:szCs w:val="28"/>
              </w:rPr>
            </w:pPr>
            <w:r w:rsidRPr="001A1B0B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  <w:u w:val="single"/>
              </w:rPr>
              <w:t>10</w:t>
            </w:r>
            <w:r w:rsidRPr="001A1B0B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  <w:u w:val="single"/>
              </w:rPr>
              <w:t>июня</w:t>
            </w:r>
            <w:r w:rsidRPr="001A1B0B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25</w:t>
            </w:r>
            <w:r w:rsidRPr="001A1B0B">
              <w:rPr>
                <w:sz w:val="28"/>
                <w:szCs w:val="28"/>
              </w:rPr>
              <w:t>г. №</w:t>
            </w:r>
            <w:bookmarkStart w:id="2" w:name="_GoBack"/>
            <w:r w:rsidRPr="00FF0CF4">
              <w:rPr>
                <w:sz w:val="28"/>
                <w:szCs w:val="28"/>
                <w:u w:val="single"/>
              </w:rPr>
              <w:t>422</w:t>
            </w:r>
            <w:bookmarkEnd w:id="2"/>
          </w:p>
        </w:tc>
      </w:tr>
    </w:tbl>
    <w:p w:rsidR="001D1399" w:rsidRPr="003B6FF0" w:rsidRDefault="001D1399" w:rsidP="00C82D3E">
      <w:pPr>
        <w:pStyle w:val="ConsPlusNormal"/>
        <w:spacing w:before="200"/>
        <w:ind w:firstLine="540"/>
        <w:contextualSpacing/>
        <w:jc w:val="both"/>
        <w:rPr>
          <w:rFonts w:ascii="PT Astra Serif" w:hAnsi="PT Astra Serif"/>
        </w:rPr>
      </w:pP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«Выдача разрешения (дубликата или копии разрешения) на право организации розничного рынка»</w:t>
      </w: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66C5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66C5">
        <w:rPr>
          <w:rFonts w:ascii="Times New Roman" w:hAnsi="Times New Roman" w:cs="Times New Roman"/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 «Выдача разрешения (дубликата или копии разрешения) на право организации розничного рынка» (далее - административный регламент, муниципальная услуга) определяет сроки и последовательность административных процедур (действий) при предоставлении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Административный регламент распространяет свое действие на случаи  организации розничного рынка.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66C5">
        <w:rPr>
          <w:rFonts w:ascii="Times New Roman" w:hAnsi="Times New Roman" w:cs="Times New Roman"/>
          <w:b/>
          <w:bCs/>
          <w:sz w:val="28"/>
          <w:szCs w:val="28"/>
        </w:rPr>
        <w:t>1.2. Круг заявителей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Заявителями на предоставление муниципальной услуги являются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зарегистрированные в установленном законодательством Российской Федерации порядке, обратившиеся с запросом о предоставлении муниципальной услуги в орган, предоставляющий муниципальную услугу (далее – заявитель), либо их уполномоченные представители (далее – представители заявителя).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b/>
          <w:sz w:val="28"/>
          <w:szCs w:val="28"/>
        </w:rPr>
        <w:t>1.3. 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муниципальную услугу (далее – профилирование), а также результата, за предоставлением которого обратился заявитель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1.3.1. Муниципальная услуга, а также результат, за предоставлением которого обратился заявитель, предоставляются в соответствии с одним из вариантов предоставления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1.3.2. Вариант, в соответствии с которым заявителю будет предоставлена муниципальная услуга, определяется в резу</w:t>
      </w:r>
      <w:r>
        <w:rPr>
          <w:rFonts w:ascii="Times New Roman" w:hAnsi="Times New Roman" w:cs="Times New Roman"/>
          <w:sz w:val="28"/>
          <w:szCs w:val="28"/>
        </w:rPr>
        <w:t>льтате анкетирования (таблица №1 приложения №</w:t>
      </w:r>
      <w:r w:rsidRPr="008566C5">
        <w:rPr>
          <w:rFonts w:ascii="Times New Roman" w:hAnsi="Times New Roman" w:cs="Times New Roman"/>
          <w:sz w:val="28"/>
          <w:szCs w:val="28"/>
        </w:rPr>
        <w:t xml:space="preserve">1 к административному регламенту) исходя из признаков заявителя и показателей таких признаков, а также комбинации значений признаков, каждая из которых соответствует одному варианту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 (таблица №2 приложения №</w:t>
      </w:r>
      <w:r w:rsidRPr="008566C5">
        <w:rPr>
          <w:rFonts w:ascii="Times New Roman" w:hAnsi="Times New Roman" w:cs="Times New Roman"/>
          <w:sz w:val="28"/>
          <w:szCs w:val="28"/>
        </w:rPr>
        <w:t>1  к административному регламенту).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1.3.3. Признаки заявителя определяются путем профилирования, осуществляемого в соответствии с административным регламентом.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66C5">
        <w:rPr>
          <w:rFonts w:ascii="Times New Roman" w:hAnsi="Times New Roman" w:cs="Times New Roman"/>
          <w:b/>
          <w:bCs/>
          <w:sz w:val="28"/>
          <w:szCs w:val="28"/>
        </w:rPr>
        <w:t>2. Стандарт предоставления муниципальной услуги</w:t>
      </w: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66C5">
        <w:rPr>
          <w:rFonts w:ascii="Times New Roman" w:hAnsi="Times New Roman" w:cs="Times New Roman"/>
          <w:b/>
          <w:bCs/>
          <w:sz w:val="28"/>
          <w:szCs w:val="28"/>
        </w:rPr>
        <w:t>2.1. Наименование муниципальной услуги</w:t>
      </w: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Муниципальная услуга: «Выдача разрешения (дубликата или копии разрешения) на право организации розничного рынка».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66C5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</w:t>
      </w: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66C5">
        <w:rPr>
          <w:rFonts w:ascii="Times New Roman" w:hAnsi="Times New Roman" w:cs="Times New Roman"/>
          <w:b/>
          <w:bCs/>
          <w:sz w:val="28"/>
          <w:szCs w:val="28"/>
        </w:rPr>
        <w:t>предоставляющего муниципальную услугу</w:t>
      </w: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администрацией  </w:t>
      </w:r>
      <w:r>
        <w:rPr>
          <w:rFonts w:ascii="Times New Roman" w:hAnsi="Times New Roman" w:cs="Times New Roman"/>
          <w:sz w:val="28"/>
          <w:szCs w:val="28"/>
        </w:rPr>
        <w:t>города Кирсанова</w:t>
      </w:r>
      <w:r w:rsidRPr="008566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566C5">
        <w:rPr>
          <w:rFonts w:ascii="Times New Roman" w:hAnsi="Times New Roman" w:cs="Times New Roman"/>
          <w:sz w:val="28"/>
          <w:szCs w:val="28"/>
        </w:rPr>
        <w:t>(далее – Администрация).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Запрос о предоставлении муниципальной услуги может быть подан в многофункциональный центр предоставления государственных и муниципальных услуг (далее – МФЦ). Возможность принятия МФЦ решения об отказе в приеме запроса и документов и (или) информации, необходимых для предоставления муниципальной услуги, не предусмотрена.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66C5">
        <w:rPr>
          <w:rFonts w:ascii="Times New Roman" w:hAnsi="Times New Roman" w:cs="Times New Roman"/>
          <w:b/>
          <w:bCs/>
          <w:sz w:val="28"/>
          <w:szCs w:val="28"/>
        </w:rPr>
        <w:t>2.3. Результат предоставления муниципальной услуги</w:t>
      </w: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2.3.1. Наименование результата (результатов) предоставления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В соответствии с вариан</w:t>
      </w:r>
      <w:r>
        <w:rPr>
          <w:rFonts w:ascii="Times New Roman" w:hAnsi="Times New Roman" w:cs="Times New Roman"/>
          <w:sz w:val="28"/>
          <w:szCs w:val="28"/>
        </w:rPr>
        <w:t>тами, определяемыми в таблице №2 приложения №</w:t>
      </w:r>
      <w:r w:rsidRPr="008566C5">
        <w:rPr>
          <w:rFonts w:ascii="Times New Roman" w:hAnsi="Times New Roman" w:cs="Times New Roman"/>
          <w:sz w:val="28"/>
          <w:szCs w:val="28"/>
        </w:rPr>
        <w:t>1 к административному регламенту, результатами предоставления муниципальной услуги являются: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решение о выдаче разрешения на право организации розничного рынка;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решение об отказе в выдаче разрешения на право организации розничного рынка;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решение о переоформлении разрешения на право организации розничного рынка;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решение об отказе в переоформлении разрешения на право организации розничного рынка;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решение о продлении срока действия разрешения на право организации розничного рынка;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решение об отказе в продлении срока действия  разрешения на право организации розничного рынка;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исправление допущенных опечаток и (или) ошибок в направленных (выданных) в результате предоставления муниципальной услуги документах (далее – техническая ошибка);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отказ в исправлении технической ошибки;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 xml:space="preserve">выдача дубликата документа, ранее выданного по результатам предоставления </w:t>
      </w:r>
      <w:r w:rsidRPr="008566C5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Pr="008566C5">
        <w:rPr>
          <w:rFonts w:ascii="Times New Roman" w:hAnsi="Times New Roman" w:cs="Times New Roman"/>
          <w:sz w:val="28"/>
          <w:szCs w:val="28"/>
        </w:rPr>
        <w:t xml:space="preserve"> услуги (далее – дубликат);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отказ в выдаче дубликата.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2.3.2. Наименование документа, содержащего решение о предоставлении муниципальной услуги, на основании которого заявителю предоставляется результат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Документами, содержащими решение о выдаче разрешения на право организации розничного рынка, являются постановление Администрации  о выдаче разрешения на право организации розничного рынка и разрешение на право организации розничного рынка по форме, утвержденной постановлением администрации Тамбовской области от 18.04.2007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8566C5">
        <w:rPr>
          <w:rFonts w:ascii="Times New Roman" w:hAnsi="Times New Roman" w:cs="Times New Roman"/>
          <w:sz w:val="28"/>
          <w:szCs w:val="28"/>
        </w:rPr>
        <w:t xml:space="preserve">399.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Документом, содержащим решение об отказе в выдаче разрешения на право организации розничного рынка, является постановление Администрации об отказе в выдаче разрешения на право организации розничного рынка.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Документами, содержащими решение о переоформлении разрешения на право организации розничного рынка, являются постановление Администрации о переоформлении разрешения на право организации розничного рынка и переоформленное разрешение на право организации розничного рынка по форме, утвержденной постановлением администрации Тамбовской области от 18.04.2007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8566C5">
        <w:rPr>
          <w:rFonts w:ascii="Times New Roman" w:hAnsi="Times New Roman" w:cs="Times New Roman"/>
          <w:sz w:val="28"/>
          <w:szCs w:val="28"/>
        </w:rPr>
        <w:t xml:space="preserve">399.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Документом, содержащим решение об отказе в переоформлении разрешения на право организации розничного рынка, является постановление Администрации об отказе в переоформлении разрешения на право организации розничного рынка.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Документом, содержащим решение о продлении срока действия разрешения на право организации розничного рынка, является постановление Администрации о продлении срока действия разрешения на право организации розничного рынка.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Документом, содержащим решение об отказе в продлении срока действия  разрешения на право организации розничного рынка, является постановление Администрации об отказе в продлении срока действия разрешения на право организации розничного рынка.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Документом, содержащим решение об исправлении технической ошибки, является выданное взамен документа, содержащего техническую ошибку, постановление Администрации о выдаче разрешения на право организации розничного рынка (о переоформлении разрешения на право организации розничного рынка, о продлении срока действия разрешения на право организации розничного рынка), разрешение на право организации розничного рынка</w:t>
      </w:r>
      <w:r w:rsidRPr="008566C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Документом, содержащим решение об отказе в исправлении технической ошибки, является уведомление об отказе в исправлении технической ошибки.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Документом, содержащим решение о выдаче дубликата, является дубликат.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Документом, содержащим решение об отказе в выдаче дубликата, является уведомление об отказе в выдаче дубликата.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2.3.3. Способ получения результата предоставления муниципальной услуги: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посредством почтового отправления;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в Администрации или МФЦ.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6C5">
        <w:rPr>
          <w:rFonts w:ascii="Times New Roman" w:hAnsi="Times New Roman" w:cs="Times New Roman"/>
          <w:b/>
          <w:sz w:val="28"/>
          <w:szCs w:val="28"/>
        </w:rPr>
        <w:t>2.4. Срок предоставления муниципальной услуги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составляет 30 календарных дней со дня регистрации в Администрации запроса (далее также – заявление) и документов и (или) информации, необходимых для предоставления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определяется для каждого варианта и приведен в их описании, содержащемся в разделе                                    3 административного регламента.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6C5">
        <w:rPr>
          <w:rFonts w:ascii="Times New Roman" w:hAnsi="Times New Roman" w:cs="Times New Roman"/>
          <w:b/>
          <w:sz w:val="28"/>
          <w:szCs w:val="28"/>
        </w:rPr>
        <w:t>2.5. Исчерпывающий перечень документов, необходимых для предоставления муниципальной услуги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разделе 3 административного регламента в подразделах, содержащих описание вариантов предоставления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  <w:t>2.6. Исчерпывающий перечень оснований</w:t>
      </w: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  <w:t>для отказа в приеме документов, необходимых</w:t>
      </w:r>
    </w:p>
    <w:p w:rsidR="001D1399" w:rsidRPr="008566C5" w:rsidRDefault="001D1399" w:rsidP="00F724E5">
      <w:pPr>
        <w:pStyle w:val="NoSpacing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  <w:t>для предоставления муниципальной услуги</w:t>
      </w:r>
    </w:p>
    <w:p w:rsidR="001D1399" w:rsidRPr="008566C5" w:rsidRDefault="001D1399" w:rsidP="00F724E5">
      <w:pPr>
        <w:pStyle w:val="NoSpacing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услуги,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</w:rPr>
      </w:pPr>
    </w:p>
    <w:p w:rsidR="001D1399" w:rsidRPr="008566C5" w:rsidRDefault="001D1399" w:rsidP="00344CC4">
      <w:pPr>
        <w:pStyle w:val="NoSpacing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  <w:t>2.7. Исчерпывающий перечень оснований для</w:t>
      </w:r>
    </w:p>
    <w:p w:rsidR="001D1399" w:rsidRPr="008566C5" w:rsidRDefault="001D1399" w:rsidP="00344CC4">
      <w:pPr>
        <w:pStyle w:val="NoSpacing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  <w:t>приостановления предоставления муниципальной услуги</w:t>
      </w:r>
    </w:p>
    <w:p w:rsidR="001D1399" w:rsidRPr="008566C5" w:rsidRDefault="001D1399" w:rsidP="00344CC4">
      <w:pPr>
        <w:pStyle w:val="NoSpacing"/>
        <w:jc w:val="center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  <w:t>или отказа в предоставлении муниципальной услуги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>2.7.1.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>2.7.2. Исчерпывающий перечень оснований для отказа в предоставлении муниципальной услуги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344CC4">
      <w:pPr>
        <w:pStyle w:val="NoSpacing"/>
        <w:jc w:val="center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  <w:t>2.8. Размер платы, взимаемой с заявителя при предоставлении муниципальной услуги, и способы ее взимания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Плата за предоставление муниципальной услуги не взимается.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</w:p>
    <w:p w:rsidR="001D1399" w:rsidRPr="008566C5" w:rsidRDefault="001D1399" w:rsidP="00344CC4">
      <w:pPr>
        <w:pStyle w:val="NoSpacing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  <w:t>2.9.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МФЦ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</w:p>
    <w:p w:rsidR="001D1399" w:rsidRPr="008566C5" w:rsidRDefault="001D1399" w:rsidP="008566C5">
      <w:pPr>
        <w:pStyle w:val="NoSpacing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  <w:r w:rsidRPr="008566C5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>Максимальный срок ожидания в очереди при подаче заявителем запроса о предоставлении муниципальной услуги непосредственно в Администрацию или МФЦ составляет 15 минут.</w:t>
      </w:r>
    </w:p>
    <w:p w:rsidR="001D1399" w:rsidRPr="008566C5" w:rsidRDefault="001D1399" w:rsidP="008566C5">
      <w:pPr>
        <w:pStyle w:val="NoSpacing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  <w:r w:rsidRPr="008566C5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 xml:space="preserve">Максимальный срок ожидания в очереди при получении результата предоставления муниципальной услуги непосредственно в Администрации или МФЦ составляет 15 минут.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</w:p>
    <w:p w:rsidR="001D1399" w:rsidRPr="008566C5" w:rsidRDefault="001D1399" w:rsidP="00112398">
      <w:pPr>
        <w:pStyle w:val="NoSpacing"/>
        <w:jc w:val="center"/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  <w:t>2.10. Срок регистрации запроса заявителя о предоставлении муниципальной услуги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 xml:space="preserve">Срок регистрации запроса, в том числе в электронной форме, составляет 1 рабочий день.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112398">
      <w:pPr>
        <w:pStyle w:val="NoSpacing"/>
        <w:jc w:val="center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  <w:t>2.11. Требования к помещениям, в которых предоставляются муниципальные услуги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</w:rPr>
        <w:t>Требования, которым должны соответствовать помещения, в которых предоставляется муниципальная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размещены на официальном сайте, а также на Едином портале.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</w:rPr>
      </w:pPr>
    </w:p>
    <w:p w:rsidR="001D1399" w:rsidRPr="008566C5" w:rsidRDefault="001D1399" w:rsidP="00112398">
      <w:pPr>
        <w:pStyle w:val="NoSpacing"/>
        <w:jc w:val="center"/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bCs/>
          <w:kern w:val="2"/>
          <w:sz w:val="28"/>
          <w:szCs w:val="28"/>
          <w:lang w:eastAsia="zh-CN"/>
        </w:rPr>
        <w:t>2.12. Показатели доступности и качества муниципальной услуги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</w:rPr>
        <w:t xml:space="preserve">Перечень показателей доступности и качества муниципальной услуги, в том числе доступности электронных форм документов, необходимых для предоставления муниципальной услуги, возможности подачи запроса на получение муниципальной услуги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 в соответствии с вариантом предоставления муниципальной услуги, </w:t>
      </w:r>
      <w:r w:rsidRPr="008566C5">
        <w:rPr>
          <w:rFonts w:ascii="Times New Roman" w:hAnsi="Times New Roman" w:cs="Times New Roman"/>
          <w:sz w:val="28"/>
          <w:szCs w:val="28"/>
        </w:rPr>
        <w:t xml:space="preserve">доступности инструментов совершения в электронном виде платежей, необходимых для получения муниципальной услуги, </w:t>
      </w:r>
      <w:r w:rsidRPr="008566C5">
        <w:rPr>
          <w:rFonts w:ascii="Times New Roman" w:hAnsi="Times New Roman" w:cs="Times New Roman"/>
          <w:kern w:val="2"/>
          <w:sz w:val="28"/>
          <w:szCs w:val="28"/>
        </w:rPr>
        <w:t>удобстве информирования заявителя о ходе предоставления муниципальной услуги, а также получения результата предоставления услуги, размещены на официальном сайте, а также на Едином портале.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112398">
      <w:pPr>
        <w:pStyle w:val="NoSpacing"/>
        <w:jc w:val="center"/>
        <w:rPr>
          <w:rFonts w:ascii="Times New Roman" w:hAnsi="Times New Roman" w:cs="Times New Roman"/>
          <w:strike/>
          <w:kern w:val="2"/>
          <w:sz w:val="28"/>
          <w:szCs w:val="28"/>
        </w:rPr>
      </w:pPr>
      <w:r w:rsidRPr="008566C5">
        <w:rPr>
          <w:rFonts w:ascii="Times New Roman" w:hAnsi="Times New Roman" w:cs="Times New Roman"/>
          <w:b/>
          <w:kern w:val="2"/>
          <w:sz w:val="28"/>
          <w:szCs w:val="28"/>
        </w:rPr>
        <w:t>2.13. Иные требования к предоставлению муниципальной услуги</w:t>
      </w:r>
    </w:p>
    <w:p w:rsidR="001D1399" w:rsidRPr="008566C5" w:rsidRDefault="001D1399" w:rsidP="00112398">
      <w:pPr>
        <w:pStyle w:val="NoSpacing"/>
        <w:jc w:val="center"/>
        <w:rPr>
          <w:rFonts w:ascii="Times New Roman" w:hAnsi="Times New Roman" w:cs="Times New Roman"/>
          <w:strike/>
          <w:kern w:val="2"/>
          <w:sz w:val="28"/>
          <w:szCs w:val="28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i/>
          <w:kern w:val="2"/>
          <w:sz w:val="28"/>
          <w:szCs w:val="28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  <w:r w:rsidRPr="008566C5">
        <w:rPr>
          <w:rFonts w:ascii="Times New Roman" w:hAnsi="Times New Roman" w:cs="Times New Roman"/>
          <w:bCs/>
          <w:i/>
          <w:kern w:val="2"/>
          <w:sz w:val="28"/>
          <w:szCs w:val="28"/>
        </w:rPr>
        <w:t xml:space="preserve">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Cs/>
          <w:kern w:val="2"/>
          <w:sz w:val="28"/>
          <w:szCs w:val="28"/>
        </w:rPr>
        <w:t xml:space="preserve">При предоставлении </w:t>
      </w:r>
      <w:r w:rsidRPr="008566C5">
        <w:rPr>
          <w:rFonts w:ascii="Times New Roman" w:hAnsi="Times New Roman" w:cs="Times New Roman"/>
          <w:kern w:val="2"/>
          <w:sz w:val="28"/>
          <w:szCs w:val="28"/>
        </w:rPr>
        <w:t>муниципальной</w:t>
      </w:r>
      <w:r w:rsidRPr="008566C5">
        <w:rPr>
          <w:rFonts w:ascii="Times New Roman" w:hAnsi="Times New Roman" w:cs="Times New Roman"/>
          <w:bCs/>
          <w:kern w:val="2"/>
          <w:sz w:val="28"/>
          <w:szCs w:val="28"/>
        </w:rPr>
        <w:t xml:space="preserve"> услуги используется Единый государственный реестр недвижимости (далее – ЕГРН)</w:t>
      </w:r>
      <w:r w:rsidRPr="008566C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8566C5">
        <w:rPr>
          <w:rFonts w:ascii="Times New Roman" w:hAnsi="Times New Roman" w:cs="Times New Roman"/>
          <w:kern w:val="2"/>
          <w:sz w:val="28"/>
          <w:szCs w:val="28"/>
        </w:rPr>
        <w:t xml:space="preserve">федеральная государственная информационная система «Единая система межведомственного электронного взаимодействия»,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Единый государственный реестр юридических лиц (далее – ЕГРЮЛ).</w:t>
      </w:r>
    </w:p>
    <w:p w:rsidR="001D1399" w:rsidRPr="008566C5" w:rsidRDefault="001D1399" w:rsidP="008566C5">
      <w:pPr>
        <w:pStyle w:val="NoSpacing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</w:p>
    <w:p w:rsidR="001D1399" w:rsidRPr="008566C5" w:rsidRDefault="001D1399" w:rsidP="00112398">
      <w:pPr>
        <w:pStyle w:val="NoSpacing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bCs/>
          <w:kern w:val="2"/>
          <w:sz w:val="28"/>
          <w:szCs w:val="28"/>
          <w:lang w:eastAsia="zh-CN"/>
        </w:rPr>
        <w:t>3. Состав, последовательность и сроки выполнения административных процедур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/>
          <w:bCs/>
          <w:kern w:val="2"/>
          <w:sz w:val="28"/>
          <w:szCs w:val="28"/>
          <w:lang w:eastAsia="zh-CN"/>
        </w:rPr>
      </w:pPr>
    </w:p>
    <w:p w:rsidR="001D1399" w:rsidRPr="008566C5" w:rsidRDefault="001D1399" w:rsidP="00112398">
      <w:pPr>
        <w:pStyle w:val="NoSpacing"/>
        <w:jc w:val="center"/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3.1. Перечень вариантов предоставления </w:t>
      </w:r>
      <w:r w:rsidRPr="008566C5"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  <w:t>муниципальной</w:t>
      </w:r>
      <w:r w:rsidRPr="008566C5">
        <w:rPr>
          <w:rFonts w:ascii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 услуги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bidi="hi-IN"/>
        </w:rPr>
        <w:t>Вариант №</w:t>
      </w:r>
      <w:r w:rsidRPr="008566C5">
        <w:rPr>
          <w:rFonts w:ascii="Times New Roman" w:hAnsi="Times New Roman" w:cs="Times New Roman"/>
          <w:kern w:val="2"/>
          <w:sz w:val="28"/>
          <w:szCs w:val="28"/>
          <w:lang w:bidi="hi-IN"/>
        </w:rPr>
        <w:t>1. Принятие решения и выдача разрешения на право организации розничного рынка</w:t>
      </w:r>
      <w:r w:rsidRPr="008566C5">
        <w:rPr>
          <w:rFonts w:ascii="Times New Roman" w:hAnsi="Times New Roman" w:cs="Times New Roman"/>
          <w:bCs/>
          <w:kern w:val="2"/>
          <w:sz w:val="28"/>
          <w:szCs w:val="28"/>
        </w:rPr>
        <w:t>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>Вариант №</w:t>
      </w:r>
      <w:r w:rsidRPr="008566C5"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>2. П</w:t>
      </w:r>
      <w:r w:rsidRPr="008566C5">
        <w:rPr>
          <w:rFonts w:ascii="Times New Roman" w:hAnsi="Times New Roman" w:cs="Times New Roman"/>
          <w:sz w:val="28"/>
          <w:szCs w:val="28"/>
        </w:rPr>
        <w:t>ереоформление разрешения на право организации розничного рынка</w:t>
      </w:r>
      <w:r w:rsidRPr="008566C5">
        <w:rPr>
          <w:rFonts w:ascii="Times New Roman" w:hAnsi="Times New Roman" w:cs="Times New Roman"/>
          <w:bCs/>
          <w:kern w:val="2"/>
          <w:sz w:val="28"/>
          <w:szCs w:val="28"/>
        </w:rPr>
        <w:t>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>Вариант №</w:t>
      </w:r>
      <w:r w:rsidRPr="008566C5"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>3. Продление срока действия разрешения на право организации розничного рынка.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>Вариант №</w:t>
      </w:r>
      <w:r w:rsidRPr="008566C5"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>4. Исправление технической ошибки.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</w:rPr>
        <w:t>Вариант №</w:t>
      </w:r>
      <w:r w:rsidRPr="008566C5">
        <w:rPr>
          <w:rFonts w:ascii="Times New Roman" w:hAnsi="Times New Roman" w:cs="Times New Roman"/>
          <w:bCs/>
          <w:kern w:val="2"/>
          <w:sz w:val="28"/>
          <w:szCs w:val="28"/>
        </w:rPr>
        <w:t>5. Получение дубликата.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8566C5">
        <w:rPr>
          <w:rFonts w:ascii="Times New Roman" w:hAnsi="Times New Roman" w:cs="Times New Roman"/>
          <w:bCs/>
          <w:kern w:val="2"/>
          <w:sz w:val="28"/>
          <w:szCs w:val="28"/>
        </w:rPr>
        <w:t>Оставление запроса заявителя о предоставлении муниципальной услуги без рассмотрения не предусмотрено.</w:t>
      </w:r>
    </w:p>
    <w:p w:rsidR="001D1399" w:rsidRPr="008566C5" w:rsidRDefault="001D1399" w:rsidP="008566C5">
      <w:pPr>
        <w:pStyle w:val="NoSpacing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</w:p>
    <w:p w:rsidR="001D1399" w:rsidRPr="008566C5" w:rsidRDefault="001D1399" w:rsidP="00112398">
      <w:pPr>
        <w:pStyle w:val="NoSpacing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  <w:t>3.2. Описание административной процедуры</w:t>
      </w:r>
    </w:p>
    <w:p w:rsidR="001D1399" w:rsidRPr="008566C5" w:rsidRDefault="001D1399" w:rsidP="00112398">
      <w:pPr>
        <w:pStyle w:val="NoSpacing"/>
        <w:jc w:val="center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  <w:t>профилирования заявителя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3.2.1. Вариант предоставления муниципальной услуги определяется путем анкетирования заявителя, в процессе которого устанавливаются признаки заявителя. Вопросы, направленные на определение признаков з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аявителя, приведены в таблице №1 приложения №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1 к административному регламенту.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Профилирование осуществляется в Администрации.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3.2.2. По результатам получения ответов от заявителя на вопросы анкетирования определяется полный перечень комбинаций значений признаков в соответствии с административным регламентом, каждая из которых соответствует одному варианту.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3.2.3. Описания вариантов предоставления муниципальной услуги, приведенные в настоящем разделе, размещаются в Администрации в общедоступном для ознакомления месте.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112398">
      <w:pPr>
        <w:pStyle w:val="NoSpacing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bCs/>
          <w:kern w:val="2"/>
          <w:sz w:val="28"/>
          <w:szCs w:val="28"/>
          <w:lang w:eastAsia="zh-CN"/>
        </w:rPr>
        <w:t>3.3. Вариант №</w:t>
      </w:r>
      <w:r w:rsidRPr="008566C5">
        <w:rPr>
          <w:rFonts w:ascii="Times New Roman" w:hAnsi="Times New Roman" w:cs="Times New Roman"/>
          <w:b/>
          <w:bCs/>
          <w:kern w:val="2"/>
          <w:sz w:val="28"/>
          <w:szCs w:val="28"/>
          <w:lang w:eastAsia="zh-CN"/>
        </w:rPr>
        <w:t>1. Принятие решения и в</w:t>
      </w:r>
      <w:r w:rsidRPr="008566C5">
        <w:rPr>
          <w:rFonts w:ascii="Times New Roman" w:hAnsi="Times New Roman" w:cs="Times New Roman"/>
          <w:b/>
          <w:kern w:val="2"/>
          <w:sz w:val="28"/>
          <w:szCs w:val="28"/>
          <w:lang w:bidi="hi-IN"/>
        </w:rPr>
        <w:t>ыдача разрешения на право организации розничного рынка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3.3.1. Результатами варианта предоставления муниципальной услуги заявителю являются: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sz w:val="28"/>
          <w:szCs w:val="28"/>
        </w:rPr>
        <w:t xml:space="preserve">решение о выдаче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разрешения на право организации розничного рынка;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sz w:val="28"/>
          <w:szCs w:val="28"/>
        </w:rPr>
        <w:t>решение об отказе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 в  выдаче разрешения на право организации розничного рынка.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Документами, содержащими решение о выдаче разрешения на право организации розничного рынка, являются постановление Администрации  о выдаче разрешения на право организации розничного рынка и разрешение на право организации розничного рынка по форме, утвержденной постановлением администрации Тамбовской области от 18.04.2007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8566C5">
        <w:rPr>
          <w:rFonts w:ascii="Times New Roman" w:hAnsi="Times New Roman" w:cs="Times New Roman"/>
          <w:sz w:val="28"/>
          <w:szCs w:val="28"/>
        </w:rPr>
        <w:t>399.</w:t>
      </w:r>
    </w:p>
    <w:p w:rsidR="001D1399" w:rsidRPr="008566C5" w:rsidRDefault="001D1399" w:rsidP="008566C5">
      <w:pPr>
        <w:pStyle w:val="NoSpacing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  <w:r w:rsidRPr="008566C5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 xml:space="preserve">Документом, содержащим </w:t>
      </w:r>
      <w:r w:rsidRPr="008566C5">
        <w:rPr>
          <w:rFonts w:ascii="Times New Roman" w:hAnsi="Times New Roman" w:cs="Times New Roman"/>
          <w:sz w:val="28"/>
          <w:szCs w:val="28"/>
        </w:rPr>
        <w:t>решение об отказе</w:t>
      </w:r>
      <w:r w:rsidRPr="008566C5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 xml:space="preserve">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в  выдаче разрешения на право организации розничного рынка</w:t>
      </w:r>
      <w:r w:rsidRPr="008566C5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 xml:space="preserve">, является постановление Администрации об отказе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в выдаче разрешения на право организации розничного рынка</w:t>
      </w:r>
      <w:r w:rsidRPr="008566C5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 xml:space="preserve">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3.3.2. Перечень административных процедур предоставления муниципальной услуги, предусмотренных настоящим вариантом: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прием запроса и документов и (или) информации, необходимых для предоставления муниципальной услуги;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межведомственное информационное взаимодействие;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принятие решения о предоставлении (об отказе в предоставлении) муниципальной услуги;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предоставление результата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В настоящем варианте предоставления муниципальной услуги не приведены административные процедуры: приостановление предоставления муниципальной услуги; получение дополнительных сведений от заявителя;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Федерации; распределение в отношении заявителя ограниченного ресурса, поскольку они не предусмотрены законодательством Российской Федерации.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3.3.3. Прием запроса и документов и (или) информации, необходимых для предоставления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3.3.3.1. Заявитель (представитель заявителя) для получения муниципальной услуги представляет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заявление о выдаче разрешения на право организации розничного рынка по фо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рме, приведенной в приложении №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2 к административному регламенту;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 w:rsidRPr="008566C5">
        <w:rPr>
          <w:rFonts w:ascii="Times New Roman" w:hAnsi="Times New Roman" w:cs="Times New Roman"/>
          <w:bCs/>
          <w:sz w:val="28"/>
          <w:szCs w:val="28"/>
        </w:rPr>
        <w:t>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 w:rsidRPr="008566C5">
        <w:rPr>
          <w:rFonts w:ascii="Times New Roman" w:hAnsi="Times New Roman" w:cs="Times New Roman"/>
          <w:bCs/>
          <w:sz w:val="28"/>
          <w:szCs w:val="28"/>
        </w:rPr>
        <w:t>нотариально удостоверенную копию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 (в случае если право на объект или объекты недвижимости не зарегистрировано в ЕГРН);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документ, удостоверяющий личность заявителя (представителя заявителя - в случае обращения представителя заявителя);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документ, подтверждающий полномочия представителя заявителя (в случае обращения представителя заявителя);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3.3.3.2.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i/>
          <w:strike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выписка из ЕГРЮЛ или ее нотариально удостоверенная копия;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 w:rsidRPr="008566C5">
        <w:rPr>
          <w:rFonts w:ascii="Times New Roman" w:hAnsi="Times New Roman" w:cs="Times New Roman"/>
          <w:bCs/>
          <w:sz w:val="28"/>
          <w:szCs w:val="28"/>
        </w:rPr>
        <w:t>нотариально 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 xml:space="preserve">3.3.3.3. Способ подачи запроса и документов и (или) информации, необходимых для предоставления муниципальной услуги: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в Администрацию (на бумажном носителе при личном обращении или почтовым отправлением либо на адрес электронной почты);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в МФЦ (на бумажном носителе при личном обращении).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3.3.3.4. Способы установления личности заявителя (представителя заявителя) для каждого способа подачи запроса документов и (или) информации, необходимых для предоставления муниципальной услуги: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1) при личном обращении: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</w:t>
      </w:r>
      <w:r w:rsidRPr="008566C5">
        <w:rPr>
          <w:rFonts w:ascii="Times New Roman" w:hAnsi="Times New Roman" w:cs="Times New Roman"/>
          <w:sz w:val="28"/>
          <w:szCs w:val="28"/>
        </w:rPr>
        <w:t>или с использованием информационных технологий, предусмотренных статьями 9, 10 и 14 Федерального закона от 29.12.2022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8566C5">
        <w:rPr>
          <w:rFonts w:ascii="Times New Roman" w:hAnsi="Times New Roman" w:cs="Times New Roman"/>
          <w:sz w:val="28"/>
          <w:szCs w:val="28"/>
        </w:rPr>
        <w:t>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(при наличии технической возможности);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должностным лицом Администрации, принимающим заявление, и приобщается к поданному заявлению;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2) при почтовом отправлении или посредством направления на адрес электронной почты: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trike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 xml:space="preserve">3.3.3.5. Основания для принятия решения об отказе в приеме запроса и документов и (или) информации: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заявление подано в орган, в полномочия которого не входит предоставление муниципальной услуги;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заявление оформлено не в соответствии с требованиями Правил выдачи разрешений на право организации розничного рынка, утвержденных постановлением Правительства Российской Федерации от 10.03.2007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г. №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148;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заявление подано лицом, не входящим в круг заявителей;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к заявлению не приложены документы, предусмотренные пунктом 3.3.3.1 административного регламента;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неполное заполнение полей в форме запроса.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Форма уведомления о необходимости устранения нарушений в оформлении заявления и (или) предоставления отсутствующих документов приведена в приложении № 4 к административному регламенту.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3.3.3.6. В приеме заявления участвуют: Администрация, МФЦ.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Возможность приема МФЦ заявления и документов и (или) информации, необходимых для предоставления муниципальной услуги, по выбору заявителя независимо от его </w:t>
      </w:r>
      <w:r w:rsidRPr="008566C5">
        <w:rPr>
          <w:rFonts w:ascii="Times New Roman" w:hAnsi="Times New Roman" w:cs="Times New Roman"/>
          <w:sz w:val="28"/>
          <w:szCs w:val="28"/>
          <w:lang w:eastAsia="zh-CN"/>
        </w:rPr>
        <w:t xml:space="preserve">места нахождения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имеется.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 xml:space="preserve">3.3.3.7. </w:t>
      </w:r>
      <w:r w:rsidRPr="008566C5">
        <w:rPr>
          <w:rFonts w:ascii="Times New Roman" w:hAnsi="Times New Roman" w:cs="Times New Roman"/>
          <w:sz w:val="28"/>
          <w:szCs w:val="28"/>
          <w:u w:val="single"/>
        </w:rPr>
        <w:t>Срок регистрации запроса и документов и (или) информации, необходимых для предоставления муниципальной услуги, в Администрации составляет 1 рабочий день.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Форма уведомления о приеме заявления к рассмотрению приведена в при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ложении №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3 к административному регламенту.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3.3.4. Межведомственное информационное взаимодействие.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3.3.4.1. Наименование органа (организации), в который направляется информационный запрос, наименование используемого вида сведений -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Федеральная налоговая служба: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trike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выписка из ЕГРЮЛ;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Федеральная служба государственной регистрации, кадастра и картографии:</w:t>
      </w:r>
    </w:p>
    <w:p w:rsidR="001D1399" w:rsidRPr="008566C5" w:rsidRDefault="001D1399" w:rsidP="008566C5">
      <w:pPr>
        <w:pStyle w:val="NoSpacing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8566C5">
        <w:rPr>
          <w:rFonts w:ascii="Times New Roman" w:eastAsia="SimSun" w:hAnsi="Times New Roman" w:cs="Times New Roman"/>
          <w:sz w:val="28"/>
          <w:szCs w:val="28"/>
        </w:rPr>
        <w:t>выписка из ЕГРН об объекте недвижимости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 w:bidi="hi-IN"/>
        </w:rPr>
        <w:t>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trike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3.3.5. Принятие решения о предоставлении (об отказе в предоставлении)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Основания для отказа в предоставлении муниципальной услуги: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отсутствие права на объект или объекты недвижимости, расположенные в пределах территории, на которой предполагается организовать розничный рынок в соответствии с планом, указанным в статье 4 Федерального закона от 30.12.2006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г. №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271-ФЗ «О розничных рынках и о внесении изменений в Трудовой кодекс Российской Федерации»;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плану,  указанному в статье 4 Федерального закона от 30.12.2006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г. №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271-ФЗ «О розничных рынках и о внесении изменений в Трудовой кодекс Российской Федерации»;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подача заявления о выдаче разрешения с нарушением требований, установленных частями 1 и 2 статьи 5 Федерального закона от 30.12.2006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г. №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271-ФЗ «О розничных рынках и о внесении изменений в Трудовой кодекс Российской Федерации», а также документов, содержащих недостоверные сведения.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 xml:space="preserve">Срок принятия решения о предоставлении (об отказе в предоставлении) муниципальной услуги составляет 24 рабочих  дня с даты получения Администрацией всех сведений, необходимых для принятия решения. 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3.3.6. Предоставление результата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lang w:eastAsia="en-US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Предоставление результата муниципальной услуги осуществляется </w:t>
      </w:r>
      <w:r w:rsidRPr="008566C5">
        <w:rPr>
          <w:rFonts w:ascii="Times New Roman" w:hAnsi="Times New Roman" w:cs="Times New Roman"/>
          <w:kern w:val="2"/>
          <w:sz w:val="28"/>
          <w:szCs w:val="28"/>
        </w:rPr>
        <w:t>способом, определенным заявителем в заявлении</w:t>
      </w:r>
      <w:r w:rsidRPr="008566C5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</w:pPr>
      <w:bookmarkStart w:id="3" w:name="p012"/>
      <w:bookmarkEnd w:id="3"/>
      <w:r w:rsidRPr="008566C5">
        <w:rPr>
          <w:rFonts w:ascii="Times New Roman" w:hAnsi="Times New Roman" w:cs="Times New Roman"/>
          <w:sz w:val="28"/>
          <w:szCs w:val="28"/>
          <w:lang w:eastAsia="en-US"/>
        </w:rPr>
        <w:t>путем направления на почтовый адрес;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lang w:eastAsia="en-US"/>
        </w:rPr>
      </w:pPr>
      <w:bookmarkStart w:id="4" w:name="p112"/>
      <w:bookmarkEnd w:id="4"/>
      <w:r w:rsidRPr="008566C5"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>путем выдачи в Администрации или МФЦ.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color w:val="00000A"/>
          <w:sz w:val="28"/>
          <w:szCs w:val="28"/>
        </w:rPr>
      </w:pPr>
      <w:r w:rsidRPr="008566C5">
        <w:rPr>
          <w:rFonts w:ascii="Times New Roman" w:hAnsi="Times New Roman" w:cs="Times New Roman"/>
          <w:color w:val="00000A"/>
          <w:sz w:val="28"/>
          <w:szCs w:val="28"/>
        </w:rPr>
        <w:t>Срок предоставления заявителю результата муниципальной услуги составляет 3 рабочих дня со дня принятия решения о предоставлении (об отказе в предоставлении)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lang w:eastAsia="en-US"/>
        </w:rPr>
      </w:pPr>
      <w:r w:rsidRPr="008566C5">
        <w:rPr>
          <w:rFonts w:ascii="Times New Roman" w:hAnsi="Times New Roman" w:cs="Times New Roman"/>
          <w:sz w:val="28"/>
          <w:szCs w:val="28"/>
          <w:lang w:eastAsia="en-US"/>
        </w:rPr>
        <w:t xml:space="preserve">Возможность предоставления Администрацией, МФЦ результата муниципальной услуги по выбору заявителя независимо от его  </w:t>
      </w:r>
      <w:r w:rsidRPr="008566C5">
        <w:rPr>
          <w:rFonts w:ascii="Times New Roman" w:hAnsi="Times New Roman" w:cs="Times New Roman"/>
          <w:sz w:val="28"/>
          <w:szCs w:val="28"/>
          <w:lang w:eastAsia="zh-CN"/>
        </w:rPr>
        <w:t xml:space="preserve">места нахождения  </w:t>
      </w:r>
      <w:r w:rsidRPr="008566C5">
        <w:rPr>
          <w:rFonts w:ascii="Times New Roman" w:hAnsi="Times New Roman" w:cs="Times New Roman"/>
          <w:sz w:val="28"/>
          <w:szCs w:val="28"/>
          <w:lang w:eastAsia="en-US"/>
        </w:rPr>
        <w:t>отсутствует.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sz w:val="28"/>
          <w:szCs w:val="28"/>
          <w:lang w:eastAsia="en-US"/>
        </w:rPr>
        <w:t xml:space="preserve">3.3.7. Максимальный срок предоставления муниципальной услуги в соответствии с вариантом предоставления муниципальной услуги составляет  30 календарных дней </w:t>
      </w:r>
      <w:r w:rsidRPr="008566C5">
        <w:rPr>
          <w:rFonts w:ascii="Times New Roman" w:hAnsi="Times New Roman" w:cs="Times New Roman"/>
          <w:color w:val="000000"/>
          <w:sz w:val="28"/>
          <w:szCs w:val="28"/>
        </w:rPr>
        <w:t xml:space="preserve">со дня регистрации </w:t>
      </w:r>
      <w:r w:rsidRPr="008566C5">
        <w:rPr>
          <w:rFonts w:ascii="Times New Roman" w:hAnsi="Times New Roman" w:cs="Times New Roman"/>
          <w:sz w:val="28"/>
          <w:szCs w:val="28"/>
          <w:lang w:eastAsia="en-US"/>
        </w:rPr>
        <w:t xml:space="preserve">в Администрации </w:t>
      </w:r>
      <w:r w:rsidRPr="008566C5">
        <w:rPr>
          <w:rFonts w:ascii="Times New Roman" w:hAnsi="Times New Roman" w:cs="Times New Roman"/>
          <w:color w:val="000000"/>
          <w:sz w:val="28"/>
          <w:szCs w:val="28"/>
        </w:rPr>
        <w:t xml:space="preserve">запроса </w:t>
      </w:r>
      <w:r w:rsidRPr="008566C5">
        <w:rPr>
          <w:rStyle w:val="3"/>
          <w:rFonts w:ascii="Times New Roman" w:hAnsi="Times New Roman" w:cs="Times New Roman"/>
          <w:sz w:val="28"/>
          <w:szCs w:val="28"/>
        </w:rPr>
        <w:t>и документов и (или) информации, необходимых для предоставления муниципальной услуги</w:t>
      </w:r>
      <w:r w:rsidRPr="008566C5">
        <w:rPr>
          <w:rFonts w:ascii="Times New Roman" w:hAnsi="Times New Roman" w:cs="Times New Roman"/>
          <w:sz w:val="28"/>
          <w:szCs w:val="28"/>
          <w:lang w:eastAsia="en-US"/>
        </w:rPr>
        <w:t xml:space="preserve">. 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D1399" w:rsidRPr="008566C5" w:rsidRDefault="001D1399" w:rsidP="00CB0F5E">
      <w:pPr>
        <w:pStyle w:val="NoSpacing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3.4. Вариант № 2. </w:t>
      </w:r>
      <w:r w:rsidRPr="008566C5">
        <w:rPr>
          <w:rFonts w:ascii="Times New Roman" w:hAnsi="Times New Roman" w:cs="Times New Roman"/>
          <w:b/>
          <w:kern w:val="2"/>
          <w:sz w:val="28"/>
          <w:szCs w:val="28"/>
          <w:lang w:bidi="hi-IN"/>
        </w:rPr>
        <w:t>Переоформление разрешения на право организации розничного рынка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3.4.1. Результатами варианта предоставления муниципальной услуги заявителю являются: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решение о переоформлении разрешения на право организации розничного рынка;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решение об отказе в переоформлении разрешения на право организации розничного рынка.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Документами, содержащими решение о переоформлении разрешения на право организации розничного рынка, являются постановление Администрации о переоформлении разрешения на право организации розничного рынка и переоформленное разрешение на право организации розничного рынка по форме, утвержденной постановлением админист</w:t>
      </w:r>
      <w:r>
        <w:rPr>
          <w:rFonts w:ascii="Times New Roman" w:hAnsi="Times New Roman" w:cs="Times New Roman"/>
          <w:sz w:val="28"/>
          <w:szCs w:val="28"/>
        </w:rPr>
        <w:t>рации Тамбовской области от 18.</w:t>
      </w:r>
      <w:r w:rsidRPr="008566C5">
        <w:rPr>
          <w:rFonts w:ascii="Times New Roman" w:hAnsi="Times New Roman" w:cs="Times New Roman"/>
          <w:sz w:val="28"/>
          <w:szCs w:val="28"/>
        </w:rPr>
        <w:t>04.2007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8566C5">
        <w:rPr>
          <w:rFonts w:ascii="Times New Roman" w:hAnsi="Times New Roman" w:cs="Times New Roman"/>
          <w:sz w:val="28"/>
          <w:szCs w:val="28"/>
        </w:rPr>
        <w:t>399.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Документом, содержащим решение об отказе в переоформлении разрешения на право организации розничного рынка, является постановление Администрации об отказе в переоформлении разрешения на право организации розничного рынка.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3.4.2. Перечень административных процедур предоставления муниципальной услуги, предусмотренных настоящим вариантом: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прием запроса и документов и (или) информации, необходимых для предоставления муниципальной услуги;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межведомственное информационное взаимодействие;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принятие решения о предоставлении (об отказе в предоставлении) муниципальной услуги;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предоставление результата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В настоящем варианте предоставления муниципальной услуги не приведены административные процедуры: приостановление предоставления муниципальной услуги; получение дополнительных сведений от заявителя;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Федерации; распределение в отношении заявителя ограниченного ресурса, поскольку они не предусмотрены законодательством Российской Федерации.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3.4.3. Прием запроса и документов и (или) информации, необходимых для предоставления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3.4.3.1. Заявитель (представитель заявителя) для получения муниципальной услуги представляет: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заявление о переоформлении разрешения на право организации розничного рынка по форме, приведенной в приложении № 5 к административному регламенту;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 w:rsidRPr="008566C5">
        <w:rPr>
          <w:rFonts w:ascii="Times New Roman" w:hAnsi="Times New Roman" w:cs="Times New Roman"/>
          <w:bCs/>
          <w:sz w:val="28"/>
          <w:szCs w:val="28"/>
        </w:rPr>
        <w:t>нотариально удостоверенную копию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 (в случае если право на объект или объекты недвижимости не зарегистрировано в ЕГРН);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документ, удостоверяющий личность заявителя (представителя заявителя - в случае обращения представителя заявителя);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документ, подтверждающий полномочия представителя заявителя (в случае обращения представителя заявителя);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 xml:space="preserve">3.4.3.2.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trike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выписка из ЕГРЮЛ или ее нотариально удостоверенная копия;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 w:rsidRPr="008566C5">
        <w:rPr>
          <w:rFonts w:ascii="Times New Roman" w:hAnsi="Times New Roman" w:cs="Times New Roman"/>
          <w:bCs/>
          <w:sz w:val="28"/>
          <w:szCs w:val="28"/>
        </w:rPr>
        <w:t>нотариально 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 xml:space="preserve">3.4.3.3. Способ подачи запроса и документов и (или) информации, необходимых для предоставления муниципальной услуги: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в Администрацию (на бумажном носителе при личном обращении или почтовым отправлением либо на адрес электронной почты);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в МФЦ (на бумажном носителе при личном обращении).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3.4.3.4. Способы установления личности заявителя (представителя заявителя) для каждого способа подачи запроса документов и (или) информации, необходимых для предоставления муниципальной услуги: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1) при личном обращении: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</w:t>
      </w:r>
      <w:r w:rsidRPr="008566C5">
        <w:rPr>
          <w:rFonts w:ascii="Times New Roman" w:hAnsi="Times New Roman" w:cs="Times New Roman"/>
          <w:sz w:val="28"/>
          <w:szCs w:val="28"/>
        </w:rPr>
        <w:t>или с использованием информационных технологий, предусмотренных статьями 9, 10 и 14 Федерального закона от 29.12.2022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8566C5">
        <w:rPr>
          <w:rFonts w:ascii="Times New Roman" w:hAnsi="Times New Roman" w:cs="Times New Roman"/>
          <w:sz w:val="28"/>
          <w:szCs w:val="28"/>
        </w:rPr>
        <w:t>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(при наличии технической возможности);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должностным лицом Администрации, принимающим заявление, и приобщается к поданному заявлению;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2) при почтовом отправлении или посредством направления на адрес электронной почты: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trike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3.4.3.5. Основания для принятия решения об отказе в приеме запроса и документов и (или) информации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заявление подано в орган, в полномочия которого не входит предоставление муниципальной услуги;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заявление подано лицом, не входящим в круг заявителей;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к заявлению не приложены документы, предусмотренные пунктом 3.4.3.1 административного регламента;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неполное заполнение полей в форме запроса.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Форма уведомления об отказе в приеме документов приведена в приложении № 6 к административному регламенту.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3.4.3.6. В приеме заявления участвуют: Администрация, МФЦ.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Возможность приема МФЦ заявления и документов и (или) информации, необходимых для предоставления муниципальной услуги, по выбору заявителя независимо от его </w:t>
      </w:r>
      <w:r w:rsidRPr="008566C5">
        <w:rPr>
          <w:rFonts w:ascii="Times New Roman" w:hAnsi="Times New Roman" w:cs="Times New Roman"/>
          <w:sz w:val="28"/>
          <w:szCs w:val="28"/>
          <w:lang w:eastAsia="zh-CN"/>
        </w:rPr>
        <w:t xml:space="preserve">места нахождения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имеется.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3.4.3.7. Срок регистрации заявления и документов и (или) информации, необходимых для предоставления муниципальной услуги, в Администрации составляет 1 рабочий день.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3.4.4. Межведомственное информационное взаимодействие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3.4.4.1. Наименование органа (организации), в который направляется информационный запрос, наименование используемого вида сведений -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Федеральная налоговая служба: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trike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выписка из ЕГРЮЛ;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Федеральная служба государственной регистрации, кадастра и картографии:</w:t>
      </w:r>
    </w:p>
    <w:p w:rsidR="001D1399" w:rsidRPr="008566C5" w:rsidRDefault="001D1399" w:rsidP="008566C5">
      <w:pPr>
        <w:pStyle w:val="NoSpacing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8566C5">
        <w:rPr>
          <w:rFonts w:ascii="Times New Roman" w:eastAsia="SimSun" w:hAnsi="Times New Roman" w:cs="Times New Roman"/>
          <w:sz w:val="28"/>
          <w:szCs w:val="28"/>
        </w:rPr>
        <w:t>выписка из ЕГРН об объекте недвижимости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 w:bidi="hi-IN"/>
        </w:rPr>
        <w:t>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sz w:val="28"/>
          <w:szCs w:val="28"/>
          <w:u w:val="single"/>
          <w:lang w:eastAsia="zh-CN"/>
        </w:rPr>
        <w:t>3.4.4.2. Администрация организует между входящими в ее состав структурными подразделениями обмен следующими сведениями, необходимыми для предоставления муниципальной услуги: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sz w:val="28"/>
          <w:szCs w:val="28"/>
          <w:lang w:eastAsia="zh-CN"/>
        </w:rPr>
        <w:t>разрешение на право организации розничного рынка;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sz w:val="28"/>
          <w:szCs w:val="28"/>
          <w:lang w:eastAsia="zh-CN"/>
        </w:rPr>
        <w:t>постановление Администрации о выдаче разрешения на право организации розничного рынка.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trike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3.4.5. Принятие решения о предоставлении (об отказе в предоставлении) муниципальной услуги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Основание для отказа в предоставлении муниципальной услуги: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ответ на межведомственный запрос свидетельствует об отсутствии информации о реорганизации юридического лица в форме преобразования, изменении его наименования или типа рынка.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Срок принятия решения о предоставлении (об отказе в предоставлении) муниципальной услуги составляет 9</w:t>
      </w:r>
      <w:r w:rsidRPr="008566C5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Администрацией всех сведений, необходимых для принятия решения.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3.4.6. Предоставление результата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lang w:eastAsia="en-US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Предоставление результата муниципальной услуги осуществляется </w:t>
      </w:r>
      <w:r w:rsidRPr="008566C5">
        <w:rPr>
          <w:rFonts w:ascii="Times New Roman" w:hAnsi="Times New Roman" w:cs="Times New Roman"/>
          <w:kern w:val="2"/>
          <w:sz w:val="28"/>
          <w:szCs w:val="28"/>
        </w:rPr>
        <w:t>способом, определенным заявителем в заявлении</w:t>
      </w:r>
      <w:r w:rsidRPr="008566C5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sz w:val="28"/>
          <w:szCs w:val="28"/>
          <w:lang w:eastAsia="en-US"/>
        </w:rPr>
        <w:t>путем направления на почтовый адрес;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lang w:eastAsia="en-US"/>
        </w:rPr>
      </w:pPr>
      <w:r w:rsidRPr="008566C5"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>путем выдачи в Администрации или МФЦ.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color w:val="00000A"/>
          <w:sz w:val="28"/>
          <w:szCs w:val="28"/>
        </w:rPr>
      </w:pPr>
      <w:r w:rsidRPr="008566C5">
        <w:rPr>
          <w:rFonts w:ascii="Times New Roman" w:hAnsi="Times New Roman" w:cs="Times New Roman"/>
          <w:color w:val="00000A"/>
          <w:sz w:val="28"/>
          <w:szCs w:val="28"/>
        </w:rPr>
        <w:t>Срок предоставления заявителю результата муниципальной услуги составляет 3 рабочих дня со дня принятия решения о предоставлении (об отказе в предоставлении)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lang w:eastAsia="en-US"/>
        </w:rPr>
      </w:pPr>
      <w:r w:rsidRPr="008566C5">
        <w:rPr>
          <w:rFonts w:ascii="Times New Roman" w:hAnsi="Times New Roman" w:cs="Times New Roman"/>
          <w:sz w:val="28"/>
          <w:szCs w:val="28"/>
          <w:lang w:eastAsia="en-US"/>
        </w:rPr>
        <w:t xml:space="preserve">Возможность предоставления Администрацией, МФЦ результата муниципальной услуги по выбору заявителя независимо от его </w:t>
      </w:r>
      <w:r w:rsidRPr="008566C5">
        <w:rPr>
          <w:rFonts w:ascii="Times New Roman" w:hAnsi="Times New Roman" w:cs="Times New Roman"/>
          <w:sz w:val="28"/>
          <w:szCs w:val="28"/>
          <w:lang w:eastAsia="zh-CN"/>
        </w:rPr>
        <w:t xml:space="preserve">места нахождения </w:t>
      </w:r>
      <w:r w:rsidRPr="008566C5">
        <w:rPr>
          <w:rFonts w:ascii="Times New Roman" w:hAnsi="Times New Roman" w:cs="Times New Roman"/>
          <w:sz w:val="28"/>
          <w:szCs w:val="28"/>
          <w:lang w:eastAsia="en-US"/>
        </w:rPr>
        <w:t>отсутствует.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sz w:val="28"/>
          <w:szCs w:val="28"/>
          <w:lang w:eastAsia="en-US"/>
        </w:rPr>
        <w:t xml:space="preserve">3.4.7. Максимальный срок предоставления муниципальной услуги в соответствии с вариантом предоставления муниципальной услуги составляет  15 календарных дней со дня </w:t>
      </w:r>
      <w:r w:rsidRPr="008566C5">
        <w:rPr>
          <w:rFonts w:ascii="Times New Roman" w:hAnsi="Times New Roman" w:cs="Times New Roman"/>
          <w:color w:val="000000"/>
          <w:sz w:val="28"/>
          <w:szCs w:val="28"/>
        </w:rPr>
        <w:t xml:space="preserve">регистрации </w:t>
      </w:r>
      <w:r w:rsidRPr="008566C5">
        <w:rPr>
          <w:rFonts w:ascii="Times New Roman" w:hAnsi="Times New Roman" w:cs="Times New Roman"/>
          <w:sz w:val="28"/>
          <w:szCs w:val="28"/>
          <w:lang w:eastAsia="en-US"/>
        </w:rPr>
        <w:t xml:space="preserve">в Администрации </w:t>
      </w:r>
      <w:r w:rsidRPr="008566C5">
        <w:rPr>
          <w:rFonts w:ascii="Times New Roman" w:hAnsi="Times New Roman" w:cs="Times New Roman"/>
          <w:color w:val="000000"/>
          <w:sz w:val="28"/>
          <w:szCs w:val="28"/>
        </w:rPr>
        <w:t xml:space="preserve">запроса </w:t>
      </w:r>
      <w:r w:rsidRPr="008566C5">
        <w:rPr>
          <w:rStyle w:val="3"/>
          <w:rFonts w:ascii="Times New Roman" w:hAnsi="Times New Roman" w:cs="Times New Roman"/>
          <w:sz w:val="28"/>
          <w:szCs w:val="28"/>
        </w:rPr>
        <w:t>и документов и (или) информации, необходимых для предоставления муниципальной услуги</w:t>
      </w:r>
      <w:r w:rsidRPr="008566C5">
        <w:rPr>
          <w:rFonts w:ascii="Times New Roman" w:hAnsi="Times New Roman" w:cs="Times New Roman"/>
          <w:sz w:val="28"/>
          <w:szCs w:val="28"/>
          <w:lang w:eastAsia="en-US"/>
        </w:rPr>
        <w:t xml:space="preserve">. 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D1399" w:rsidRPr="008566C5" w:rsidRDefault="001D1399" w:rsidP="00441D33">
      <w:pPr>
        <w:pStyle w:val="NoSpacing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3.5. Вариант № 3. </w:t>
      </w:r>
      <w:r w:rsidRPr="008566C5">
        <w:rPr>
          <w:rFonts w:ascii="Times New Roman" w:hAnsi="Times New Roman" w:cs="Times New Roman"/>
          <w:b/>
          <w:kern w:val="2"/>
          <w:sz w:val="28"/>
          <w:szCs w:val="28"/>
          <w:lang w:bidi="hi-IN"/>
        </w:rPr>
        <w:t>Продление срока действия разрешения на право организации розничного рынка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3.5.1. Результатами варианта предоставления муниципальной услуги заявителю являются: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решение о продлении срока действия разрешения на право организации розничного рынка;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решение об отказе в продлении срока действия  разрешения на право организации розничного рынка.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Документом, содержащим решение о продлении срока действия разрешения на право организации розничного рынка, является постановление Администрации о продлении срока действия разрешения на право организации розничного рынка.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Документом, содержащим решение об отказе в продлении срока действия  разрешения на право организации розничного рынка, является постановление Администрации об отказе в продлении срока действия разрешения на право организации розничного рынка.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3.5.2. Перечень административных процедур предоставления муниципальной услуги, предусмотренных настоящим вариантом: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прием запроса и документов и (или) информации, необходимых для предоставления муниципальной услуги;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межведомственное информационное взаимодействие;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принятие решения о предоставлении (об отказе в предоставлении) муниципальной услуги;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предоставление результата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В настоящем варианте предоставления муниципальной услуги не приведены административные процедуры: приостановление предоставления муниципальной услуги; получение дополнительных сведений от заявителя;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Федерации; распределение в отношении заявителя ограниченного ресурса, поскольку они не предусмотрены законодательством Российской Федерации.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3.5.3. Прием запроса и документов и (или) информации, необходимых для предоставления муниципальной услуги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3.5.3.1. Заявитель (представитель заявителя) для получения муниципальной услуги представляет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заявление о продлении </w:t>
      </w:r>
      <w:r w:rsidRPr="008566C5">
        <w:rPr>
          <w:rFonts w:ascii="Times New Roman" w:hAnsi="Times New Roman" w:cs="Times New Roman"/>
          <w:kern w:val="2"/>
          <w:sz w:val="28"/>
          <w:szCs w:val="28"/>
          <w:lang w:bidi="hi-IN"/>
        </w:rPr>
        <w:t>срока действия</w:t>
      </w:r>
      <w:r w:rsidRPr="008566C5">
        <w:rPr>
          <w:rFonts w:ascii="Times New Roman" w:hAnsi="Times New Roman" w:cs="Times New Roman"/>
          <w:b/>
          <w:kern w:val="2"/>
          <w:sz w:val="28"/>
          <w:szCs w:val="28"/>
          <w:lang w:bidi="hi-IN"/>
        </w:rPr>
        <w:t xml:space="preserve">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разрешения на право организации розничного рынка по форме, приведенной в приложении № 7 к административному регламенту;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 w:rsidRPr="008566C5">
        <w:rPr>
          <w:rFonts w:ascii="Times New Roman" w:hAnsi="Times New Roman" w:cs="Times New Roman"/>
          <w:bCs/>
          <w:sz w:val="28"/>
          <w:szCs w:val="28"/>
        </w:rPr>
        <w:t>нотариально удостоверенную копию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 (в случае, если право на объект или объекты недвижимости не зарегистрировано в ЕГРН);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документ, удостоверяющий личность заявителя (представителя заявителя - в случае обращения представителя заявителя);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3.5.3.2.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trike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выписка из ЕГРЮЛ или ее нотариально удостоверенная копия;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 w:rsidRPr="008566C5">
        <w:rPr>
          <w:rFonts w:ascii="Times New Roman" w:hAnsi="Times New Roman" w:cs="Times New Roman"/>
          <w:bCs/>
          <w:sz w:val="28"/>
          <w:szCs w:val="28"/>
        </w:rPr>
        <w:t>нотариально удостоверенная копия документа, подтверждающего право на объект или объекты недвижимости, расположенные на территории, в пределах которой организован рынок.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 xml:space="preserve">3.5.3.3. Способ подачи запроса и документов и (или) информации, необходимых для предоставления муниципальной услуги: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в Администрацию (на бумажном носителе при личном обращении или почтовым отправлением либо на адрес электронной почты);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в МФЦ (на бумажном носителе при личном обращении).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3.5.3.4. Способы установления личности заявителя (представителя заявителя) для каждого способа подачи запроса документов и (или) информации, необходимых для предоставления муниципальной услуги: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1) при личном обращении: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</w:t>
      </w:r>
      <w:r w:rsidRPr="008566C5">
        <w:rPr>
          <w:rFonts w:ascii="Times New Roman" w:hAnsi="Times New Roman" w:cs="Times New Roman"/>
          <w:sz w:val="28"/>
          <w:szCs w:val="28"/>
        </w:rPr>
        <w:t>или с использованием информационных технологий, предусмотренных статьями 9, 10 и 14 Федерального закона от 29.12.2022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8566C5">
        <w:rPr>
          <w:rFonts w:ascii="Times New Roman" w:hAnsi="Times New Roman" w:cs="Times New Roman"/>
          <w:sz w:val="28"/>
          <w:szCs w:val="28"/>
        </w:rPr>
        <w:t>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(при наличии технической возможности);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должностным лицом Администрации, принимающим заявление, и приобщается к поданному заявлению;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2) при почтовом отправлении или посредством направления на адрес электронной почты: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trike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3.5.3.5. Основания для принятия решения об отказе в приеме запроса и документов и (или) информации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заявление подано в орган, в полномочия которого не входит предоставление муниципальной услуги;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заявление подано лицом, не входящим в круг заявителей;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к заявлению не приложены документы, предусмотренные пунктом 3.5.3.1 административного регламента;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i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неполное заполнение полей в форме запроса.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Форма уведомления об отказе в приеме документов приведена в приложении № 6 к административному регламенту.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3.5.3.6. В приеме заявления участвуют: Администрация, МФЦ.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Возможность приема МФЦ заявления и документов и (или) информации, необходимых для предоставления муниципальной услуги, по выбору заявителя независимо от его </w:t>
      </w:r>
      <w:r w:rsidRPr="008566C5">
        <w:rPr>
          <w:rFonts w:ascii="Times New Roman" w:hAnsi="Times New Roman" w:cs="Times New Roman"/>
          <w:sz w:val="28"/>
          <w:szCs w:val="28"/>
          <w:lang w:eastAsia="zh-CN"/>
        </w:rPr>
        <w:t xml:space="preserve">места нахождения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имеется.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3.5.3.7. Срок регистрации заявления и документов и (или) информации, необходимых для предоставления муниципальной услуги, в Администрации составляет 1 рабочий день.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3.5.4. Межведомственное информационное взаимодействие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3.5.4.1. Наименование органа (организации), в который направляется информационный запрос, наименование используемого вида сведений -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Федеральная налоговая служба: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trike/>
          <w:sz w:val="28"/>
          <w:szCs w:val="28"/>
        </w:rPr>
      </w:pPr>
      <w:r w:rsidRPr="008566C5">
        <w:rPr>
          <w:rFonts w:ascii="Times New Roman" w:hAnsi="Times New Roman" w:cs="Times New Roman"/>
          <w:sz w:val="28"/>
          <w:szCs w:val="28"/>
        </w:rPr>
        <w:t>выписка из ЕГРЮЛ;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Федеральная служба государственной регистрации, кадастра и картографии:</w:t>
      </w:r>
    </w:p>
    <w:p w:rsidR="001D1399" w:rsidRPr="008566C5" w:rsidRDefault="001D1399" w:rsidP="008566C5">
      <w:pPr>
        <w:pStyle w:val="NoSpacing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8566C5">
        <w:rPr>
          <w:rFonts w:ascii="Times New Roman" w:eastAsia="SimSun" w:hAnsi="Times New Roman" w:cs="Times New Roman"/>
          <w:sz w:val="28"/>
          <w:szCs w:val="28"/>
        </w:rPr>
        <w:t>выписка из ЕГРН об объекте недвижимости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 w:bidi="hi-IN"/>
        </w:rPr>
        <w:t>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sz w:val="28"/>
          <w:szCs w:val="28"/>
          <w:u w:val="single"/>
          <w:lang w:eastAsia="zh-CN"/>
        </w:rPr>
        <w:t>3.5.4.2. Администрация организует между входящими в ее состав структурными подразделениями обмен следующими сведениями, необходимыми для предоставления муниципальной услуги: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sz w:val="28"/>
          <w:szCs w:val="28"/>
          <w:lang w:eastAsia="zh-CN"/>
        </w:rPr>
        <w:t>разрешение на право организации розничного рынка;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sz w:val="28"/>
          <w:szCs w:val="28"/>
          <w:lang w:eastAsia="zh-CN"/>
        </w:rPr>
        <w:t>постановление Администрации о выдаче (продлении срока действия, переоформлении) разрешения на право организации розничного рынка.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trike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3.5.5. Принятие решения о предоставлении (об отказе в предоставлении) муниципальной услуги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Основания для отказа в предоставлении муниципальной услуги: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отсутствие права на объект или объекты недвижимости, расположенные в пределах территории, на которой организован розничный рынок в соответствии с планом, указанным в статье 4 Федерального закона от 30.12.2006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г. №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271-ФЗ «О розничных рынках и о внесении изменений в Трудовой кодекс Российской Федерации»;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подача документов содержащих недостоверные сведения.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Срок принятия решения о предоставлении (об отказе в предоставлении) муниципальной услуги составляет 9</w:t>
      </w:r>
      <w:r w:rsidRPr="008566C5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Администрацией всех сведений, необходимых для принятия решения.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3.5.6. Предоставление результата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lang w:eastAsia="en-US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Предоставление результата муниципальной услуги осуществляется </w:t>
      </w:r>
      <w:r w:rsidRPr="008566C5">
        <w:rPr>
          <w:rFonts w:ascii="Times New Roman" w:hAnsi="Times New Roman" w:cs="Times New Roman"/>
          <w:kern w:val="2"/>
          <w:sz w:val="28"/>
          <w:szCs w:val="28"/>
        </w:rPr>
        <w:t>способом, определенным заявителем в заявлении</w:t>
      </w:r>
      <w:r w:rsidRPr="008566C5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sz w:val="28"/>
          <w:szCs w:val="28"/>
          <w:lang w:eastAsia="en-US"/>
        </w:rPr>
        <w:t>путем направления на почтовый адрес;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lang w:eastAsia="en-US"/>
        </w:rPr>
      </w:pPr>
      <w:r w:rsidRPr="008566C5"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>путем выдачи в Администрации или МФЦ.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color w:val="00000A"/>
          <w:sz w:val="28"/>
          <w:szCs w:val="28"/>
        </w:rPr>
      </w:pPr>
      <w:r w:rsidRPr="008566C5">
        <w:rPr>
          <w:rFonts w:ascii="Times New Roman" w:hAnsi="Times New Roman" w:cs="Times New Roman"/>
          <w:color w:val="00000A"/>
          <w:sz w:val="28"/>
          <w:szCs w:val="28"/>
        </w:rPr>
        <w:t>Срок предоставления заявителю результата муниципальной услуги составляет 3 рабочих дня со дня принятия решения о предоставлении (об отказе в предоставлении)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lang w:eastAsia="en-US"/>
        </w:rPr>
      </w:pPr>
      <w:r w:rsidRPr="008566C5">
        <w:rPr>
          <w:rFonts w:ascii="Times New Roman" w:hAnsi="Times New Roman" w:cs="Times New Roman"/>
          <w:sz w:val="28"/>
          <w:szCs w:val="28"/>
          <w:lang w:eastAsia="en-US"/>
        </w:rPr>
        <w:t xml:space="preserve">Возможность предоставления Администрацией, МФЦ результата муниципальной услуги по выбору заявителя независимо от его </w:t>
      </w:r>
      <w:r w:rsidRPr="008566C5">
        <w:rPr>
          <w:rFonts w:ascii="Times New Roman" w:hAnsi="Times New Roman" w:cs="Times New Roman"/>
          <w:sz w:val="28"/>
          <w:szCs w:val="28"/>
          <w:lang w:eastAsia="zh-CN"/>
        </w:rPr>
        <w:t xml:space="preserve">места нахождения </w:t>
      </w:r>
      <w:r w:rsidRPr="008566C5">
        <w:rPr>
          <w:rFonts w:ascii="Times New Roman" w:hAnsi="Times New Roman" w:cs="Times New Roman"/>
          <w:sz w:val="28"/>
          <w:szCs w:val="28"/>
          <w:lang w:eastAsia="en-US"/>
        </w:rPr>
        <w:t>отсутствует.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sz w:val="28"/>
          <w:szCs w:val="28"/>
          <w:lang w:eastAsia="en-US"/>
        </w:rPr>
        <w:t xml:space="preserve">3.5.7. Максимальный срок предоставления муниципальной услуги в соответствии с вариантом предоставления муниципальной услуги составляет  15 календарных дней со дня </w:t>
      </w:r>
      <w:r w:rsidRPr="008566C5">
        <w:rPr>
          <w:rFonts w:ascii="Times New Roman" w:hAnsi="Times New Roman" w:cs="Times New Roman"/>
          <w:color w:val="000000"/>
          <w:sz w:val="28"/>
          <w:szCs w:val="28"/>
        </w:rPr>
        <w:t xml:space="preserve">регистрации </w:t>
      </w:r>
      <w:r w:rsidRPr="008566C5">
        <w:rPr>
          <w:rFonts w:ascii="Times New Roman" w:hAnsi="Times New Roman" w:cs="Times New Roman"/>
          <w:sz w:val="28"/>
          <w:szCs w:val="28"/>
          <w:lang w:eastAsia="en-US"/>
        </w:rPr>
        <w:t xml:space="preserve">в Администрации </w:t>
      </w:r>
      <w:r w:rsidRPr="008566C5">
        <w:rPr>
          <w:rFonts w:ascii="Times New Roman" w:hAnsi="Times New Roman" w:cs="Times New Roman"/>
          <w:color w:val="000000"/>
          <w:sz w:val="28"/>
          <w:szCs w:val="28"/>
        </w:rPr>
        <w:t xml:space="preserve">запроса </w:t>
      </w:r>
      <w:r w:rsidRPr="008566C5">
        <w:rPr>
          <w:rStyle w:val="3"/>
          <w:rFonts w:ascii="Times New Roman" w:hAnsi="Times New Roman" w:cs="Times New Roman"/>
          <w:sz w:val="28"/>
          <w:szCs w:val="28"/>
        </w:rPr>
        <w:t>и документов и (или) информации, необходимых для предоставления муниципальной услуги</w:t>
      </w:r>
      <w:r w:rsidRPr="008566C5">
        <w:rPr>
          <w:rFonts w:ascii="Times New Roman" w:hAnsi="Times New Roman" w:cs="Times New Roman"/>
          <w:sz w:val="28"/>
          <w:szCs w:val="28"/>
          <w:lang w:eastAsia="en-US"/>
        </w:rPr>
        <w:t xml:space="preserve">. 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D1399" w:rsidRPr="008566C5" w:rsidRDefault="001D1399" w:rsidP="00441D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6C5">
        <w:rPr>
          <w:rFonts w:ascii="Times New Roman" w:hAnsi="Times New Roman" w:cs="Times New Roman"/>
          <w:b/>
          <w:sz w:val="28"/>
          <w:szCs w:val="28"/>
        </w:rPr>
        <w:t>3.6. Вариант № 4. Исправление технической ошибки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3.6.1. Результатами варианта предоставления муниципальной услуги заявителю являются: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исправление технической ошибки;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отказ в исправлении технической ошибки.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Документом, содержащим решение об исправлении технической ошибки, является выданное взамен документа, содержащего техническую ошибку, постановление Администрации о выдаче разрешения на право организации розничного рынка (о переоформлении разрешения на право организации розничного рынка, о продлении </w:t>
      </w:r>
      <w:r w:rsidRPr="008566C5">
        <w:rPr>
          <w:rFonts w:ascii="Times New Roman" w:hAnsi="Times New Roman" w:cs="Times New Roman"/>
          <w:kern w:val="2"/>
          <w:sz w:val="28"/>
          <w:szCs w:val="28"/>
          <w:lang w:bidi="hi-IN"/>
        </w:rPr>
        <w:t>срока действия</w:t>
      </w:r>
      <w:r w:rsidRPr="008566C5">
        <w:rPr>
          <w:rFonts w:ascii="Times New Roman" w:hAnsi="Times New Roman" w:cs="Times New Roman"/>
          <w:b/>
          <w:kern w:val="2"/>
          <w:sz w:val="28"/>
          <w:szCs w:val="28"/>
          <w:lang w:bidi="hi-IN"/>
        </w:rPr>
        <w:t xml:space="preserve">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разрешения на право организации розничного рынка), разрешение на право организации розничного рынка</w:t>
      </w:r>
      <w:r w:rsidRPr="008566C5">
        <w:rPr>
          <w:rFonts w:ascii="Times New Roman" w:hAnsi="Times New Roman" w:cs="Times New Roman"/>
          <w:sz w:val="28"/>
          <w:szCs w:val="28"/>
        </w:rPr>
        <w:t>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Документом, содержащим решение об отказе в исправлении технической ошибки, является уведомление об отказе в исправлении технической ошибки.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3.6.2. Перечень административных процедур предоставления муниципальной услуги, предусмотренных настоящим вариантом: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прием запроса и документов и (или) информации, необходимых для предоставления муниципальной услуги;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принятие решения о предоставлении (об отказе в предоставлении) муниципальной услуги;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предоставление результата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В настоящем варианте предоставления муниципальной услуги не приведены административные процедуры: приостановление предоставления муниципальной услуги; межведомственное информационное взаимодействие; получение дополнительных сведений от заявителя;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Федерации; распределение в отношении заявителя ограниченного ресурса, поскольку они не предусмотрены законодательством Российской Федерации.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3.6.3. Прием запроса и документов и (или) информации, необходимых для предоставления муниципальной услуги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3.6.3.1. Заявитель (представитель заявителя) для получения муниципальной услуги представляет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заявление об исправлении технической ошибки по форме, приведенной в приложении № 8 к административному регламенту;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документ, удостоверяющий личность заявителя (представителя заявителя - в случае обращения представителя заявителя);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3.6.3.2.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</w:p>
    <w:p w:rsidR="001D1399" w:rsidRPr="008566C5" w:rsidRDefault="001D1399" w:rsidP="008566C5">
      <w:pPr>
        <w:pStyle w:val="NoSpacing"/>
        <w:rPr>
          <w:rFonts w:ascii="Times New Roman" w:eastAsia="NSimSun" w:hAnsi="Times New Roman" w:cs="Times New Roman"/>
          <w:kern w:val="2"/>
          <w:sz w:val="28"/>
          <w:szCs w:val="28"/>
          <w:u w:val="single"/>
          <w:lang w:eastAsia="zh-CN" w:bidi="hi-IN"/>
        </w:rPr>
      </w:pPr>
      <w:r w:rsidRPr="008566C5">
        <w:rPr>
          <w:rFonts w:ascii="Times New Roman" w:eastAsia="NSimSun" w:hAnsi="Times New Roman" w:cs="Times New Roman"/>
          <w:kern w:val="2"/>
          <w:sz w:val="28"/>
          <w:szCs w:val="28"/>
          <w:u w:val="single"/>
          <w:lang w:eastAsia="zh-CN" w:bidi="hi-IN"/>
        </w:rPr>
        <w:t>3.6.3.3. Способ подачи запроса и документов и (или) информации, необходимых для предоставления муниципальной услуги: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в Администрацию (на бумажном носителе при личном обращении или почтовым отправлением).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3.6.3.4. Способы установления личности заявителя (представителя заявителя) для каждого способа подачи запроса документов и (или) информации, необходимых для предоставления муниципальной услуги: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1) при личном обращении: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</w:t>
      </w:r>
      <w:r w:rsidRPr="008566C5">
        <w:rPr>
          <w:rFonts w:ascii="Times New Roman" w:hAnsi="Times New Roman" w:cs="Times New Roman"/>
          <w:sz w:val="28"/>
          <w:szCs w:val="28"/>
        </w:rPr>
        <w:t>или с использованием информационных технологий, предусмотренных статьями 9, 10 и 14 Федерального закона от 29.12.2022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8566C5">
        <w:rPr>
          <w:rFonts w:ascii="Times New Roman" w:hAnsi="Times New Roman" w:cs="Times New Roman"/>
          <w:sz w:val="28"/>
          <w:szCs w:val="28"/>
        </w:rPr>
        <w:t>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(при наличии технической возможности)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должностным лицом Администрации, принимающим заявление, и приобщается к поданному заявлению;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2) при почтовом отправлении: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посредством направления копии паспорта гражданина Российской Федерации либо иного документа, удостоверяющего личность, заверенной в установленном законодательством порядке;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trike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 обращении представителя заявителя им направляется также копия документа, подтверждающего полномочия представителя заявителя, заверенная в установленном законодательством порядке.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3.6.3.5. Основания для принятия решения об отказе в приеме запроса и документов и (или) информации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:</w:t>
      </w:r>
    </w:p>
    <w:p w:rsidR="001D1399" w:rsidRPr="008566C5" w:rsidRDefault="001D1399" w:rsidP="008566C5">
      <w:pPr>
        <w:pStyle w:val="NoSpacing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заявление подано в орган, в полномочия которого не входит предоставление муниципальной услуги;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к заявлению не приложены документы, предусмотренные пунктом 3.6.3.1 административного регламента.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Форма уведомления об отказе в приеме документов приведена в приложении № 6 к административному регламенту.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3.6.3.6. В приеме запроса участвует Администрация.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Возможность приема Администрацией запроса и документов и (или) информации, необходимых для предоставления муниципальной услуги, по выбору заявителя независимо от его </w:t>
      </w:r>
      <w:r w:rsidRPr="008566C5">
        <w:rPr>
          <w:rFonts w:ascii="Times New Roman" w:hAnsi="Times New Roman" w:cs="Times New Roman"/>
          <w:sz w:val="28"/>
          <w:szCs w:val="28"/>
          <w:lang w:eastAsia="zh-CN"/>
        </w:rPr>
        <w:t xml:space="preserve">места нахождения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отсутствует.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3.6.3.7. Срок регистрации запроса и документов и (или) информации, необходимых для предоставления муниципальной услуги, в Администрации составляет 1 рабочий день.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3.6.4. Принятие решения о предоставлении (об отказе в предоставлении) муниципальной услуги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Основание для отказа в предоставлении муниципальной услуги: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>отсутствие факта допущения технической ошибки.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Срок принятия решения о предоставлении (об отказе в предоставлении) муниципальной услуги составляет 3 рабочих дня с даты получения Администрацией всех сведений, необходимых для принятия решения.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3.6.5. Предоставление результата муниципальной услуги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lang w:eastAsia="en-US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Предоставление результата муниципальной услуги осуществляется </w:t>
      </w:r>
      <w:r w:rsidRPr="008566C5">
        <w:rPr>
          <w:rFonts w:ascii="Times New Roman" w:hAnsi="Times New Roman" w:cs="Times New Roman"/>
          <w:kern w:val="2"/>
          <w:sz w:val="28"/>
          <w:szCs w:val="28"/>
        </w:rPr>
        <w:t xml:space="preserve">способом, определенным заявителем в </w:t>
      </w:r>
      <w:r w:rsidRPr="008566C5">
        <w:rPr>
          <w:rFonts w:ascii="Times New Roman" w:hAnsi="Times New Roman" w:cs="Times New Roman"/>
          <w:sz w:val="28"/>
          <w:szCs w:val="28"/>
          <w:lang w:eastAsia="en-US"/>
        </w:rPr>
        <w:t>заявлении: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lang w:eastAsia="en-US"/>
        </w:rPr>
      </w:pPr>
      <w:r w:rsidRPr="008566C5">
        <w:rPr>
          <w:rFonts w:ascii="Times New Roman" w:hAnsi="Times New Roman" w:cs="Times New Roman"/>
          <w:sz w:val="28"/>
          <w:szCs w:val="28"/>
          <w:lang w:eastAsia="en-US"/>
        </w:rPr>
        <w:t>путем направления на почтовый адрес;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sz w:val="28"/>
          <w:szCs w:val="28"/>
          <w:lang w:eastAsia="en-US"/>
        </w:rPr>
        <w:t>путем выдачи в Администрации.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color w:val="00000A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color w:val="00000A"/>
          <w:sz w:val="28"/>
          <w:szCs w:val="28"/>
          <w:lang w:eastAsia="zh-CN"/>
        </w:rPr>
        <w:t xml:space="preserve">Срок предоставления </w:t>
      </w:r>
      <w:r w:rsidRPr="008566C5">
        <w:rPr>
          <w:rFonts w:ascii="Times New Roman" w:hAnsi="Times New Roman" w:cs="Times New Roman"/>
          <w:color w:val="00000A"/>
          <w:kern w:val="2"/>
          <w:sz w:val="28"/>
          <w:szCs w:val="28"/>
          <w:lang w:eastAsia="zh-CN" w:bidi="hi-IN"/>
        </w:rPr>
        <w:t xml:space="preserve">заявителю </w:t>
      </w:r>
      <w:r w:rsidRPr="008566C5">
        <w:rPr>
          <w:rFonts w:ascii="Times New Roman" w:hAnsi="Times New Roman" w:cs="Times New Roman"/>
          <w:color w:val="00000A"/>
          <w:sz w:val="28"/>
          <w:szCs w:val="28"/>
          <w:lang w:eastAsia="zh-CN"/>
        </w:rPr>
        <w:t>результата муниципальной услуги составляет 1 рабочий день со дня принятия решения о предоставлении (об отказе в предоставлении)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Возможность предоставления </w:t>
      </w:r>
      <w:r w:rsidRPr="008566C5">
        <w:rPr>
          <w:rFonts w:ascii="Times New Roman" w:hAnsi="Times New Roman" w:cs="Times New Roman"/>
          <w:sz w:val="28"/>
          <w:szCs w:val="28"/>
          <w:lang w:eastAsia="en-US"/>
        </w:rPr>
        <w:t xml:space="preserve">Администрацией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результата муниципальной услуги по выбору заявителя независимо от его </w:t>
      </w:r>
      <w:r w:rsidRPr="008566C5">
        <w:rPr>
          <w:rFonts w:ascii="Times New Roman" w:hAnsi="Times New Roman" w:cs="Times New Roman"/>
          <w:sz w:val="28"/>
          <w:szCs w:val="28"/>
          <w:lang w:eastAsia="zh-CN"/>
        </w:rPr>
        <w:t xml:space="preserve">места нахождения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отсутствует.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3.6.6. Максимальный срок предоставления муниципальной услуги в соответствии с вариантом предоставления муниципальной услуги составляет     5 рабочих дней </w:t>
      </w:r>
      <w:r w:rsidRPr="008566C5"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со дня регистрации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в Администрации </w:t>
      </w:r>
      <w:r w:rsidRPr="008566C5"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запроса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и документов и (или) информации, необходимых для предоставления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D1399" w:rsidRPr="008566C5" w:rsidRDefault="001D1399" w:rsidP="0053131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6C5">
        <w:rPr>
          <w:rFonts w:ascii="Times New Roman" w:hAnsi="Times New Roman" w:cs="Times New Roman"/>
          <w:b/>
          <w:sz w:val="28"/>
          <w:szCs w:val="28"/>
        </w:rPr>
        <w:t xml:space="preserve">3.7.  Вариант </w:t>
      </w:r>
      <w:r w:rsidRPr="008566C5">
        <w:rPr>
          <w:rFonts w:ascii="Times New Roman" w:hAnsi="Times New Roman" w:cs="Times New Roman"/>
          <w:b/>
          <w:bCs/>
          <w:sz w:val="28"/>
          <w:szCs w:val="28"/>
        </w:rPr>
        <w:t>№ 5. Получение дубликата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3.7.1. Результатами варианта предоставления муниципальной услуги заявителю являются:</w:t>
      </w:r>
    </w:p>
    <w:p w:rsidR="001D1399" w:rsidRPr="008566C5" w:rsidRDefault="001D1399" w:rsidP="008566C5">
      <w:pPr>
        <w:pStyle w:val="NoSpacing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выдача дубликата;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отказ в выдаче дубликата.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Документом, содержащим решение о выдаче дубликата, является дубликат.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Документом, содержащим решение об отказе в выдаче дубликата, является уведомление об отказе в выдаче дубликата.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3.7.2. Перечень административных процедур предоставления муниципальной услуги, предусмотренных настоящим вариантом: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прием запроса и документов и (или) информации, необходимых для предоставления муниципальной услуги;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принятие решения о предоставлении (об отказе в предоставлении) муниципальной услуги;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предоставление результата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В настоящем варианте предоставления муниципальной услуги не приведены административные процедуры: приостановление предоставления муниципальной услуги; межведомственное информационное взаимодействие; получение дополнительных сведений от заявителя;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Федерации; распределение в отношении заявителя ограниченного ресурса, поскольку они не предусмотрены законодательством Российской Федерации.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3.7.3. Прием запроса и документов и (или) информации, необходимых для предоставления муниципальной услуги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3.7.3.1. Заявитель (представитель заявителя) для получения муниципальной услуги представляет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заявление о выдаче дубликата по форме, приведенной в приложении               № 9 к административному регламенту;</w:t>
      </w:r>
    </w:p>
    <w:p w:rsidR="001D1399" w:rsidRPr="008566C5" w:rsidRDefault="001D1399" w:rsidP="008566C5">
      <w:pPr>
        <w:pStyle w:val="NoSpacing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  <w:r w:rsidRPr="008566C5"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  <w:t>документ, удостоверяющий личность заявителя (представителя заявителя - в случае обращения представителя заявителя);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3.7.3.2.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</w:p>
    <w:p w:rsidR="001D1399" w:rsidRPr="008566C5" w:rsidRDefault="001D1399" w:rsidP="008566C5">
      <w:pPr>
        <w:pStyle w:val="NoSpacing"/>
        <w:rPr>
          <w:rFonts w:ascii="Times New Roman" w:eastAsia="NSimSun" w:hAnsi="Times New Roman" w:cs="Times New Roman"/>
          <w:kern w:val="2"/>
          <w:sz w:val="28"/>
          <w:szCs w:val="28"/>
          <w:u w:val="single"/>
          <w:lang w:eastAsia="zh-CN" w:bidi="hi-IN"/>
        </w:rPr>
      </w:pPr>
      <w:r w:rsidRPr="008566C5">
        <w:rPr>
          <w:rFonts w:ascii="Times New Roman" w:eastAsia="NSimSun" w:hAnsi="Times New Roman" w:cs="Times New Roman"/>
          <w:kern w:val="2"/>
          <w:sz w:val="28"/>
          <w:szCs w:val="28"/>
          <w:u w:val="single"/>
          <w:lang w:eastAsia="zh-CN" w:bidi="hi-IN"/>
        </w:rPr>
        <w:t>3.7.3.3. Способ подачи запроса и документов и (или) информации, необходимых для предоставления муниципальной услуги: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в Администрацию (на бумажном носителе при личном обращении или почтовым отправлением).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3.7.3.4. Способы установления личности заявителя (представителя заявителя) для каждого способа подачи запроса документов и (или) информации, необходимых для предоставления муниципальной услуги: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1) при личном обращении: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</w:t>
      </w:r>
      <w:r w:rsidRPr="008566C5">
        <w:rPr>
          <w:rFonts w:ascii="Times New Roman" w:hAnsi="Times New Roman" w:cs="Times New Roman"/>
          <w:sz w:val="28"/>
          <w:szCs w:val="28"/>
        </w:rPr>
        <w:t>или с использованием информационных технологий, предусмотренных статьями 9, 10 и 14 Федерального закона от 29.12.2022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8566C5">
        <w:rPr>
          <w:rFonts w:ascii="Times New Roman" w:hAnsi="Times New Roman" w:cs="Times New Roman"/>
          <w:sz w:val="28"/>
          <w:szCs w:val="28"/>
        </w:rPr>
        <w:t>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(при наличии технической возможности)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;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должностным лицом Администрации, принимающим заявление, и приобщается к поданному заявлению;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2) при почтовом отправлении: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посредством направления копии паспорта гражданина Российской Федерации либо иного документа, удостоверяющего личность, заверенной в установленном законодательством порядке;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trike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при обращении представителя заявителя им направляется также копия документа, подтверждающего полномочия представителя заявителя, заверенная в установленном законодательством порядке.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3.7.3.5. Основания для принятия решения об отказе в приеме запроса и документов и (или) информации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заявление подано в орган, в полномочия которого не входит предоставление муниципальной услуги;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к заявлению не приложены документы, предусмотренные пунктом 3.7.3.1 административного регламента.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Форма уведомления об отказе в приеме документов приведена в приложении № 6 к административному регламенту.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3.7.3.6. В приеме запроса участвует Администрация.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Возможность приема Администрацией запроса и документов и (или) информации, необходимых для предоставления муниципальной услуги, по выбору заявителя независимо от его </w:t>
      </w:r>
      <w:r w:rsidRPr="008566C5">
        <w:rPr>
          <w:rFonts w:ascii="Times New Roman" w:hAnsi="Times New Roman" w:cs="Times New Roman"/>
          <w:sz w:val="28"/>
          <w:szCs w:val="28"/>
          <w:lang w:eastAsia="zh-CN"/>
        </w:rPr>
        <w:t xml:space="preserve">места нахождения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отсутствует.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3.7.3.7. Срок регистрации запроса и документов и (или) информации, необходимых для предоставления муниципальной услуги, в Администрации составляет 1 рабочий день.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trike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3.7.4. Принятие решения о предоставлении (об отказе в предоставлении) муниципальной услуги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Основание для отказа в предоставлении муниципальной услуги: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 xml:space="preserve">отсутствие ранее выданного разрешения на право организации розничного рынка. 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Срок принятия решения о предоставлении (об отказе в предоставлении) муниципальной услуги составляет 1 рабочий день с даты получения Администрацией всех сведений, необходимых для принятия решения.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  <w:t>3.7.5. Предоставление результата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lang w:eastAsia="en-US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Предоставление результата муниципальной услуги осуществляется </w:t>
      </w:r>
      <w:r w:rsidRPr="008566C5">
        <w:rPr>
          <w:rFonts w:ascii="Times New Roman" w:hAnsi="Times New Roman" w:cs="Times New Roman"/>
          <w:kern w:val="2"/>
          <w:sz w:val="28"/>
          <w:szCs w:val="28"/>
        </w:rPr>
        <w:t xml:space="preserve">способом, определенным заявителем в </w:t>
      </w:r>
      <w:r w:rsidRPr="008566C5">
        <w:rPr>
          <w:rFonts w:ascii="Times New Roman" w:hAnsi="Times New Roman" w:cs="Times New Roman"/>
          <w:sz w:val="28"/>
          <w:szCs w:val="28"/>
          <w:lang w:eastAsia="en-US"/>
        </w:rPr>
        <w:t>заявлении: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sz w:val="28"/>
          <w:szCs w:val="28"/>
          <w:lang w:eastAsia="en-US"/>
        </w:rPr>
      </w:pPr>
      <w:r w:rsidRPr="008566C5">
        <w:rPr>
          <w:rFonts w:ascii="Times New Roman" w:hAnsi="Times New Roman" w:cs="Times New Roman"/>
          <w:sz w:val="28"/>
          <w:szCs w:val="28"/>
          <w:lang w:eastAsia="en-US"/>
        </w:rPr>
        <w:t>путем направления на почтовый адрес;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sz w:val="28"/>
          <w:szCs w:val="28"/>
          <w:lang w:eastAsia="en-US"/>
        </w:rPr>
        <w:t>путем выдачи в Администрации.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color w:val="00000A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color w:val="00000A"/>
          <w:sz w:val="28"/>
          <w:szCs w:val="28"/>
          <w:lang w:eastAsia="zh-CN"/>
        </w:rPr>
        <w:t xml:space="preserve">Срок предоставления </w:t>
      </w:r>
      <w:r w:rsidRPr="008566C5">
        <w:rPr>
          <w:rFonts w:ascii="Times New Roman" w:hAnsi="Times New Roman" w:cs="Times New Roman"/>
          <w:color w:val="00000A"/>
          <w:kern w:val="2"/>
          <w:sz w:val="28"/>
          <w:szCs w:val="28"/>
          <w:lang w:eastAsia="zh-CN" w:bidi="hi-IN"/>
        </w:rPr>
        <w:t xml:space="preserve">заявителю </w:t>
      </w:r>
      <w:r w:rsidRPr="008566C5">
        <w:rPr>
          <w:rFonts w:ascii="Times New Roman" w:hAnsi="Times New Roman" w:cs="Times New Roman"/>
          <w:color w:val="00000A"/>
          <w:sz w:val="28"/>
          <w:szCs w:val="28"/>
          <w:lang w:eastAsia="zh-CN"/>
        </w:rPr>
        <w:t>результата муниципальной услуги составляет 1 рабочий день со дня принятия решения о предоставлении (об отказе в предоставлении) муниципальной услуги.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Возможность предоставления </w:t>
      </w:r>
      <w:r w:rsidRPr="008566C5">
        <w:rPr>
          <w:rFonts w:ascii="Times New Roman" w:hAnsi="Times New Roman" w:cs="Times New Roman"/>
          <w:sz w:val="28"/>
          <w:szCs w:val="28"/>
          <w:lang w:eastAsia="en-US"/>
        </w:rPr>
        <w:t xml:space="preserve">Администрацией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результата муниципальной услуги по выбору заявителя независимо от его </w:t>
      </w:r>
      <w:r w:rsidRPr="008566C5">
        <w:rPr>
          <w:rFonts w:ascii="Times New Roman" w:hAnsi="Times New Roman" w:cs="Times New Roman"/>
          <w:sz w:val="28"/>
          <w:szCs w:val="28"/>
          <w:lang w:eastAsia="zh-CN"/>
        </w:rPr>
        <w:t xml:space="preserve">места нахождения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отсутствует.</w:t>
      </w:r>
    </w:p>
    <w:p w:rsidR="001D1399" w:rsidRPr="008566C5" w:rsidRDefault="001D1399" w:rsidP="008566C5">
      <w:pPr>
        <w:pStyle w:val="NoSpacing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  <w:r w:rsidRPr="008566C5"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 xml:space="preserve">3.7.6. Максимальный срок предоставления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муниципальной</w:t>
      </w:r>
      <w:r w:rsidRPr="008566C5"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 xml:space="preserve"> услуги в соответствии с вариантом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предоставления муниципальной услуги </w:t>
      </w:r>
      <w:r w:rsidRPr="008566C5"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>составляет            3 рабочих дня</w:t>
      </w:r>
      <w:r w:rsidRPr="008566C5"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 со дня регистрации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в Администрации </w:t>
      </w:r>
      <w:r w:rsidRPr="008566C5"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запроса </w:t>
      </w:r>
      <w:r w:rsidRPr="008566C5">
        <w:rPr>
          <w:rFonts w:ascii="Times New Roman" w:hAnsi="Times New Roman" w:cs="Times New Roman"/>
          <w:kern w:val="2"/>
          <w:sz w:val="28"/>
          <w:szCs w:val="28"/>
          <w:lang w:eastAsia="zh-CN"/>
        </w:rPr>
        <w:t>и документов и (или) информации, необходимых для предоставления муниципальной услуги</w:t>
      </w:r>
      <w:r w:rsidRPr="008566C5">
        <w:rPr>
          <w:rFonts w:ascii="Times New Roman" w:hAnsi="Times New Roman" w:cs="Times New Roman"/>
          <w:bCs/>
          <w:kern w:val="2"/>
          <w:sz w:val="28"/>
          <w:szCs w:val="28"/>
          <w:lang w:eastAsia="zh-CN"/>
        </w:rPr>
        <w:t>.</w:t>
      </w:r>
    </w:p>
    <w:p w:rsidR="001D1399" w:rsidRPr="003B6FF0" w:rsidRDefault="001D1399" w:rsidP="00BE6D8D">
      <w:pPr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1D1399" w:rsidRDefault="001D1399" w:rsidP="00D5261A">
      <w:pPr>
        <w:ind w:firstLine="709"/>
        <w:jc w:val="center"/>
        <w:outlineLvl w:val="2"/>
        <w:rPr>
          <w:rFonts w:ascii="PT Astra Serif" w:hAnsi="PT Astra Serif" w:cs="Arial"/>
          <w:b/>
          <w:bCs/>
          <w:sz w:val="28"/>
          <w:szCs w:val="28"/>
        </w:rPr>
      </w:pPr>
    </w:p>
    <w:p w:rsidR="001D1399" w:rsidRDefault="001D1399" w:rsidP="00D5261A">
      <w:pPr>
        <w:ind w:firstLine="709"/>
        <w:jc w:val="center"/>
        <w:outlineLvl w:val="2"/>
        <w:rPr>
          <w:rFonts w:ascii="PT Astra Serif" w:hAnsi="PT Astra Serif" w:cs="Arial"/>
          <w:b/>
          <w:bCs/>
          <w:sz w:val="28"/>
          <w:szCs w:val="28"/>
        </w:rPr>
      </w:pPr>
    </w:p>
    <w:p w:rsidR="001D1399" w:rsidRDefault="001D1399" w:rsidP="00D5261A">
      <w:pPr>
        <w:ind w:firstLine="709"/>
        <w:jc w:val="center"/>
        <w:outlineLvl w:val="2"/>
        <w:rPr>
          <w:rFonts w:ascii="PT Astra Serif" w:hAnsi="PT Astra Serif" w:cs="Arial"/>
          <w:b/>
          <w:bCs/>
          <w:sz w:val="28"/>
          <w:szCs w:val="28"/>
        </w:rPr>
      </w:pPr>
    </w:p>
    <w:p w:rsidR="001D1399" w:rsidRDefault="001D1399" w:rsidP="00D5261A">
      <w:pPr>
        <w:ind w:firstLine="709"/>
        <w:jc w:val="center"/>
        <w:outlineLvl w:val="2"/>
        <w:rPr>
          <w:rFonts w:ascii="PT Astra Serif" w:hAnsi="PT Astra Serif" w:cs="Arial"/>
          <w:b/>
          <w:bCs/>
          <w:sz w:val="28"/>
          <w:szCs w:val="28"/>
        </w:rPr>
      </w:pPr>
    </w:p>
    <w:p w:rsidR="001D1399" w:rsidRDefault="001D1399" w:rsidP="00D5261A">
      <w:pPr>
        <w:ind w:firstLine="709"/>
        <w:jc w:val="center"/>
        <w:outlineLvl w:val="2"/>
        <w:rPr>
          <w:rFonts w:ascii="PT Astra Serif" w:hAnsi="PT Astra Serif" w:cs="Arial"/>
          <w:b/>
          <w:bCs/>
          <w:sz w:val="28"/>
          <w:szCs w:val="28"/>
        </w:rPr>
      </w:pPr>
    </w:p>
    <w:p w:rsidR="001D1399" w:rsidRDefault="001D1399" w:rsidP="00D5261A">
      <w:pPr>
        <w:ind w:firstLine="709"/>
        <w:jc w:val="center"/>
        <w:outlineLvl w:val="2"/>
        <w:rPr>
          <w:rFonts w:ascii="PT Astra Serif" w:hAnsi="PT Astra Serif" w:cs="Arial"/>
          <w:b/>
          <w:bCs/>
          <w:sz w:val="28"/>
          <w:szCs w:val="28"/>
        </w:rPr>
      </w:pPr>
    </w:p>
    <w:p w:rsidR="001D1399" w:rsidRDefault="001D1399" w:rsidP="00D5261A">
      <w:pPr>
        <w:ind w:firstLine="709"/>
        <w:jc w:val="center"/>
        <w:outlineLvl w:val="2"/>
        <w:rPr>
          <w:rFonts w:ascii="PT Astra Serif" w:hAnsi="PT Astra Serif" w:cs="Arial"/>
          <w:b/>
          <w:bCs/>
          <w:sz w:val="28"/>
          <w:szCs w:val="28"/>
        </w:rPr>
      </w:pPr>
    </w:p>
    <w:p w:rsidR="001D1399" w:rsidRDefault="001D1399" w:rsidP="00D5261A">
      <w:pPr>
        <w:ind w:firstLine="709"/>
        <w:jc w:val="center"/>
        <w:outlineLvl w:val="2"/>
        <w:rPr>
          <w:rFonts w:ascii="PT Astra Serif" w:hAnsi="PT Astra Serif" w:cs="Arial"/>
          <w:b/>
          <w:bCs/>
          <w:sz w:val="28"/>
          <w:szCs w:val="28"/>
        </w:rPr>
      </w:pPr>
    </w:p>
    <w:p w:rsidR="001D1399" w:rsidRDefault="001D1399" w:rsidP="00D5261A">
      <w:pPr>
        <w:ind w:firstLine="709"/>
        <w:jc w:val="center"/>
        <w:outlineLvl w:val="2"/>
        <w:rPr>
          <w:rFonts w:ascii="PT Astra Serif" w:hAnsi="PT Astra Serif" w:cs="Arial"/>
          <w:b/>
          <w:bCs/>
          <w:sz w:val="28"/>
          <w:szCs w:val="28"/>
        </w:rPr>
      </w:pPr>
    </w:p>
    <w:p w:rsidR="001D1399" w:rsidRDefault="001D1399" w:rsidP="00D5261A">
      <w:pPr>
        <w:ind w:firstLine="709"/>
        <w:jc w:val="center"/>
        <w:outlineLvl w:val="2"/>
        <w:rPr>
          <w:rFonts w:ascii="PT Astra Serif" w:hAnsi="PT Astra Serif" w:cs="Arial"/>
          <w:b/>
          <w:bCs/>
          <w:sz w:val="28"/>
          <w:szCs w:val="28"/>
        </w:rPr>
      </w:pPr>
    </w:p>
    <w:p w:rsidR="001D1399" w:rsidRDefault="001D1399" w:rsidP="00D5261A">
      <w:pPr>
        <w:ind w:firstLine="709"/>
        <w:jc w:val="center"/>
        <w:outlineLvl w:val="2"/>
        <w:rPr>
          <w:rFonts w:ascii="PT Astra Serif" w:hAnsi="PT Astra Serif" w:cs="Arial"/>
          <w:b/>
          <w:bCs/>
          <w:sz w:val="28"/>
          <w:szCs w:val="28"/>
        </w:rPr>
      </w:pPr>
    </w:p>
    <w:p w:rsidR="001D1399" w:rsidRDefault="001D1399" w:rsidP="00D5261A">
      <w:pPr>
        <w:ind w:firstLine="709"/>
        <w:jc w:val="center"/>
        <w:outlineLvl w:val="2"/>
        <w:rPr>
          <w:rFonts w:ascii="PT Astra Serif" w:hAnsi="PT Astra Serif" w:cs="Arial"/>
          <w:b/>
          <w:bCs/>
          <w:sz w:val="28"/>
          <w:szCs w:val="28"/>
        </w:rPr>
      </w:pPr>
    </w:p>
    <w:p w:rsidR="001D1399" w:rsidRPr="003B6FF0" w:rsidRDefault="001D1399" w:rsidP="00D5261A">
      <w:pPr>
        <w:ind w:firstLine="709"/>
        <w:jc w:val="center"/>
        <w:outlineLvl w:val="2"/>
        <w:rPr>
          <w:rFonts w:ascii="PT Astra Serif" w:hAnsi="PT Astra Serif" w:cs="Arial"/>
          <w:b/>
          <w:bCs/>
          <w:sz w:val="28"/>
          <w:szCs w:val="28"/>
        </w:rPr>
      </w:pPr>
    </w:p>
    <w:tbl>
      <w:tblPr>
        <w:tblW w:w="0" w:type="auto"/>
        <w:tblLook w:val="00A0"/>
      </w:tblPr>
      <w:tblGrid>
        <w:gridCol w:w="3936"/>
        <w:gridCol w:w="5912"/>
      </w:tblGrid>
      <w:tr w:rsidR="001D1399" w:rsidRPr="0053131D" w:rsidTr="00B57C08">
        <w:tc>
          <w:tcPr>
            <w:tcW w:w="3936" w:type="dxa"/>
          </w:tcPr>
          <w:p w:rsidR="001D1399" w:rsidRPr="00B57C08" w:rsidRDefault="001D1399" w:rsidP="00B57C08">
            <w:pPr>
              <w:pStyle w:val="NoSpacing"/>
              <w:jc w:val="right"/>
              <w:rPr>
                <w:sz w:val="28"/>
                <w:szCs w:val="28"/>
              </w:rPr>
            </w:pPr>
          </w:p>
        </w:tc>
        <w:tc>
          <w:tcPr>
            <w:tcW w:w="5912" w:type="dxa"/>
          </w:tcPr>
          <w:p w:rsidR="001D1399" w:rsidRPr="00B57C08" w:rsidRDefault="001D1399" w:rsidP="00B57C08">
            <w:pPr>
              <w:pStyle w:val="NoSpacing"/>
              <w:jc w:val="right"/>
              <w:rPr>
                <w:sz w:val="28"/>
                <w:szCs w:val="28"/>
              </w:rPr>
            </w:pPr>
            <w:r w:rsidRPr="00B57C08">
              <w:rPr>
                <w:sz w:val="28"/>
                <w:szCs w:val="28"/>
              </w:rPr>
              <w:t>ПРИЛОЖЕНИЕ № 1</w:t>
            </w:r>
          </w:p>
          <w:p w:rsidR="001D1399" w:rsidRPr="00B57C08" w:rsidRDefault="001D1399" w:rsidP="00B57C08">
            <w:pPr>
              <w:pStyle w:val="NoSpacing"/>
              <w:jc w:val="right"/>
              <w:rPr>
                <w:sz w:val="28"/>
                <w:szCs w:val="28"/>
              </w:rPr>
            </w:pPr>
            <w:r w:rsidRPr="00B57C08">
              <w:rPr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Pr="00B57C08">
              <w:rPr>
                <w:rFonts w:cs="Times New Roman"/>
                <w:sz w:val="28"/>
                <w:szCs w:val="28"/>
              </w:rPr>
              <w:t>«Выдача разрешения (дубликата или копии разрешения) на право организации розничного рынка»</w:t>
            </w:r>
          </w:p>
        </w:tc>
      </w:tr>
    </w:tbl>
    <w:p w:rsidR="001D1399" w:rsidRPr="003B6FF0" w:rsidRDefault="001D1399" w:rsidP="00D5261A">
      <w:pPr>
        <w:ind w:firstLine="709"/>
        <w:jc w:val="center"/>
        <w:outlineLvl w:val="2"/>
        <w:rPr>
          <w:rFonts w:ascii="PT Astra Serif" w:hAnsi="PT Astra Serif" w:cs="Arial"/>
          <w:b/>
          <w:bCs/>
          <w:sz w:val="28"/>
          <w:szCs w:val="28"/>
        </w:rPr>
      </w:pPr>
    </w:p>
    <w:p w:rsidR="001D1399" w:rsidRPr="003B6FF0" w:rsidRDefault="001D1399" w:rsidP="00D5261A">
      <w:pPr>
        <w:ind w:firstLine="709"/>
        <w:jc w:val="center"/>
        <w:outlineLvl w:val="2"/>
        <w:rPr>
          <w:rFonts w:ascii="PT Astra Serif" w:hAnsi="PT Astra Serif" w:cs="Arial"/>
          <w:b/>
          <w:bCs/>
          <w:sz w:val="28"/>
          <w:szCs w:val="28"/>
        </w:rPr>
      </w:pPr>
    </w:p>
    <w:p w:rsidR="001D1399" w:rsidRPr="0053131D" w:rsidRDefault="001D1399" w:rsidP="0053131D">
      <w:pPr>
        <w:pStyle w:val="NoSpacing"/>
        <w:jc w:val="center"/>
        <w:rPr>
          <w:sz w:val="28"/>
          <w:szCs w:val="28"/>
        </w:rPr>
      </w:pPr>
      <w:r w:rsidRPr="0053131D">
        <w:rPr>
          <w:sz w:val="28"/>
          <w:szCs w:val="28"/>
        </w:rPr>
        <w:t>Таблица № 1. Перечень общих признаков заявителей</w:t>
      </w:r>
    </w:p>
    <w:p w:rsidR="001D1399" w:rsidRPr="0053131D" w:rsidRDefault="001D1399" w:rsidP="0053131D">
      <w:pPr>
        <w:pStyle w:val="NoSpacing"/>
        <w:rPr>
          <w:b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176"/>
        <w:gridCol w:w="6662"/>
      </w:tblGrid>
      <w:tr w:rsidR="001D1399" w:rsidRPr="0053131D" w:rsidTr="00B57C08">
        <w:tc>
          <w:tcPr>
            <w:tcW w:w="3227" w:type="dxa"/>
          </w:tcPr>
          <w:p w:rsidR="001D1399" w:rsidRPr="00B57C08" w:rsidRDefault="001D1399" w:rsidP="00B57C08">
            <w:pPr>
              <w:pStyle w:val="NoSpacing"/>
              <w:ind w:firstLine="0"/>
              <w:jc w:val="center"/>
            </w:pPr>
            <w:r w:rsidRPr="00B57C08">
              <w:t>Наименование признака заявителя</w:t>
            </w:r>
          </w:p>
        </w:tc>
        <w:tc>
          <w:tcPr>
            <w:tcW w:w="6838" w:type="dxa"/>
            <w:gridSpan w:val="2"/>
          </w:tcPr>
          <w:p w:rsidR="001D1399" w:rsidRPr="00B57C08" w:rsidRDefault="001D1399" w:rsidP="00B57C08">
            <w:pPr>
              <w:pStyle w:val="NoSpacing"/>
              <w:jc w:val="center"/>
            </w:pPr>
            <w:r w:rsidRPr="00B57C08">
              <w:t>Значение признака заявителя</w:t>
            </w:r>
          </w:p>
        </w:tc>
      </w:tr>
      <w:tr w:rsidR="001D1399" w:rsidRPr="0053131D" w:rsidTr="00B57C08">
        <w:tc>
          <w:tcPr>
            <w:tcW w:w="10065" w:type="dxa"/>
            <w:gridSpan w:val="3"/>
          </w:tcPr>
          <w:p w:rsidR="001D1399" w:rsidRPr="00B57C08" w:rsidRDefault="001D1399" w:rsidP="00B57C08">
            <w:pPr>
              <w:pStyle w:val="NoSpacing"/>
              <w:ind w:firstLine="0"/>
              <w:jc w:val="center"/>
            </w:pPr>
            <w:r w:rsidRPr="00B57C08">
              <w:t>Муниципальная услуга «Выдача разрешения (дубликата или копии разрешения) на право организации розничного рынка»</w:t>
            </w:r>
          </w:p>
        </w:tc>
      </w:tr>
      <w:tr w:rsidR="001D1399" w:rsidRPr="0053131D" w:rsidTr="00B57C08">
        <w:tc>
          <w:tcPr>
            <w:tcW w:w="3403" w:type="dxa"/>
            <w:gridSpan w:val="2"/>
          </w:tcPr>
          <w:p w:rsidR="001D1399" w:rsidRPr="00B57C08" w:rsidRDefault="001D1399" w:rsidP="00B57C08">
            <w:pPr>
              <w:pStyle w:val="NoSpacing"/>
              <w:ind w:firstLine="0"/>
            </w:pPr>
            <w:r w:rsidRPr="00B57C08">
              <w:t>1. Цель обращения?</w:t>
            </w:r>
          </w:p>
        </w:tc>
        <w:tc>
          <w:tcPr>
            <w:tcW w:w="6662" w:type="dxa"/>
          </w:tcPr>
          <w:p w:rsidR="001D1399" w:rsidRPr="00B57C08" w:rsidRDefault="001D1399" w:rsidP="00B57C08">
            <w:pPr>
              <w:pStyle w:val="NoSpacing"/>
              <w:ind w:firstLine="0"/>
            </w:pPr>
            <w:r w:rsidRPr="00B57C08">
              <w:t>1. Выдача разрешения на право организации розничного рынка</w:t>
            </w:r>
          </w:p>
          <w:p w:rsidR="001D1399" w:rsidRPr="00B57C08" w:rsidRDefault="001D1399" w:rsidP="00B57C08">
            <w:pPr>
              <w:pStyle w:val="NoSpacing"/>
              <w:ind w:firstLine="0"/>
            </w:pPr>
            <w:r w:rsidRPr="00B57C08">
              <w:t>2. Переоформление разрешения на право организации розничного рынка</w:t>
            </w:r>
          </w:p>
          <w:p w:rsidR="001D1399" w:rsidRPr="00B57C08" w:rsidRDefault="001D1399" w:rsidP="00B57C08">
            <w:pPr>
              <w:pStyle w:val="NoSpacing"/>
              <w:ind w:firstLine="0"/>
            </w:pPr>
            <w:r w:rsidRPr="00B57C08">
              <w:t xml:space="preserve">3. Продление </w:t>
            </w:r>
            <w:r w:rsidRPr="00B57C08">
              <w:rPr>
                <w:rFonts w:cs="PT Astra Serif"/>
                <w:kern w:val="2"/>
                <w:lang w:bidi="hi-IN"/>
              </w:rPr>
              <w:t>срока действия</w:t>
            </w:r>
            <w:r w:rsidRPr="00B57C08">
              <w:rPr>
                <w:rFonts w:cs="PT Astra Serif"/>
                <w:b/>
                <w:kern w:val="2"/>
                <w:lang w:bidi="hi-IN"/>
              </w:rPr>
              <w:t xml:space="preserve"> </w:t>
            </w:r>
            <w:r w:rsidRPr="00B57C08">
              <w:t>разрешения на право организации розничного рынка</w:t>
            </w:r>
          </w:p>
          <w:p w:rsidR="001D1399" w:rsidRPr="00B57C08" w:rsidRDefault="001D1399" w:rsidP="00B57C08">
            <w:pPr>
              <w:pStyle w:val="NoSpacing"/>
              <w:ind w:firstLine="0"/>
            </w:pPr>
            <w:r w:rsidRPr="00B57C08">
              <w:t>4. Исправление допущенных опечаток и (или) ошибок в направленных (выданных) в результате предоставления муниципальной услуги документах</w:t>
            </w:r>
          </w:p>
          <w:p w:rsidR="001D1399" w:rsidRPr="00B57C08" w:rsidRDefault="001D1399" w:rsidP="00B57C08">
            <w:pPr>
              <w:pStyle w:val="NoSpacing"/>
              <w:ind w:firstLine="0"/>
            </w:pPr>
            <w:r w:rsidRPr="00B57C08">
              <w:t>5. Выдача дубликата и копий разрешения на право организации розничного рынка</w:t>
            </w:r>
          </w:p>
        </w:tc>
      </w:tr>
      <w:tr w:rsidR="001D1399" w:rsidRPr="0053131D" w:rsidTr="00B57C08">
        <w:tc>
          <w:tcPr>
            <w:tcW w:w="3403" w:type="dxa"/>
            <w:gridSpan w:val="2"/>
          </w:tcPr>
          <w:p w:rsidR="001D1399" w:rsidRPr="00B57C08" w:rsidRDefault="001D1399" w:rsidP="00B57C08">
            <w:pPr>
              <w:pStyle w:val="NoSpacing"/>
              <w:ind w:firstLine="34"/>
            </w:pPr>
            <w:r w:rsidRPr="00B57C08">
              <w:t>2. Кто обратился за услугой?</w:t>
            </w:r>
          </w:p>
        </w:tc>
        <w:tc>
          <w:tcPr>
            <w:tcW w:w="6662" w:type="dxa"/>
          </w:tcPr>
          <w:p w:rsidR="001D1399" w:rsidRPr="00B57C08" w:rsidRDefault="001D1399" w:rsidP="00B57C08">
            <w:pPr>
              <w:pStyle w:val="NoSpacing"/>
              <w:ind w:firstLine="0"/>
            </w:pPr>
            <w:r w:rsidRPr="00B57C08">
              <w:t>1. Заявитель</w:t>
            </w:r>
          </w:p>
          <w:p w:rsidR="001D1399" w:rsidRPr="00B57C08" w:rsidRDefault="001D1399" w:rsidP="00B57C08">
            <w:pPr>
              <w:pStyle w:val="NoSpacing"/>
              <w:ind w:firstLine="0"/>
            </w:pPr>
            <w:r w:rsidRPr="00B57C08">
              <w:t>2. Представитель заявителя</w:t>
            </w:r>
          </w:p>
        </w:tc>
      </w:tr>
      <w:tr w:rsidR="001D1399" w:rsidRPr="0053131D" w:rsidTr="00B57C08">
        <w:tc>
          <w:tcPr>
            <w:tcW w:w="3403" w:type="dxa"/>
            <w:gridSpan w:val="2"/>
          </w:tcPr>
          <w:p w:rsidR="001D1399" w:rsidRPr="00B57C08" w:rsidRDefault="001D1399" w:rsidP="00B57C08">
            <w:pPr>
              <w:pStyle w:val="NoSpacing"/>
              <w:ind w:firstLine="34"/>
            </w:pPr>
            <w:r w:rsidRPr="00B57C08">
              <w:t>3. Право заявителя на объект недвижимости, где предполагается организовать розничный рынок, зарегистрировано в ЕГРН?</w:t>
            </w:r>
          </w:p>
        </w:tc>
        <w:tc>
          <w:tcPr>
            <w:tcW w:w="6662" w:type="dxa"/>
          </w:tcPr>
          <w:p w:rsidR="001D1399" w:rsidRPr="00B57C08" w:rsidRDefault="001D1399" w:rsidP="00B57C08">
            <w:pPr>
              <w:pStyle w:val="NoSpacing"/>
              <w:ind w:firstLine="0"/>
            </w:pPr>
            <w:r w:rsidRPr="00B57C08">
              <w:t>1. Право зарегистрировано в ЕГРН</w:t>
            </w:r>
          </w:p>
          <w:p w:rsidR="001D1399" w:rsidRPr="00B57C08" w:rsidRDefault="001D1399" w:rsidP="00B57C08">
            <w:pPr>
              <w:pStyle w:val="NoSpacing"/>
              <w:ind w:firstLine="0"/>
            </w:pPr>
            <w:r w:rsidRPr="00B57C08">
              <w:t>2. Право не зарегистрировано в ЕГРН</w:t>
            </w:r>
          </w:p>
        </w:tc>
      </w:tr>
    </w:tbl>
    <w:p w:rsidR="001D1399" w:rsidRPr="003B6FF0" w:rsidRDefault="001D1399" w:rsidP="00D5261A">
      <w:pPr>
        <w:ind w:firstLine="709"/>
        <w:jc w:val="center"/>
        <w:outlineLvl w:val="2"/>
        <w:rPr>
          <w:rFonts w:ascii="PT Astra Serif" w:hAnsi="PT Astra Serif" w:cs="Arial"/>
          <w:b/>
          <w:bCs/>
          <w:sz w:val="28"/>
          <w:szCs w:val="28"/>
        </w:rPr>
      </w:pPr>
    </w:p>
    <w:p w:rsidR="001D1399" w:rsidRPr="00877381" w:rsidRDefault="001D1399" w:rsidP="00877381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877381">
        <w:rPr>
          <w:rFonts w:ascii="Times New Roman" w:hAnsi="Times New Roman" w:cs="Times New Roman"/>
          <w:sz w:val="28"/>
          <w:szCs w:val="28"/>
        </w:rPr>
        <w:t>Таблица № 2. Комбинация значений признаков, каждая из которых соответствует одному варианту предоставления муниципальной услуги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5"/>
        <w:gridCol w:w="6621"/>
      </w:tblGrid>
      <w:tr w:rsidR="001D1399" w:rsidRPr="00877381" w:rsidTr="00B57C08">
        <w:tc>
          <w:tcPr>
            <w:tcW w:w="3545" w:type="dxa"/>
          </w:tcPr>
          <w:p w:rsidR="001D1399" w:rsidRPr="00B57C08" w:rsidRDefault="001D1399" w:rsidP="00B57C0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Категория заявителя</w:t>
            </w:r>
          </w:p>
        </w:tc>
        <w:tc>
          <w:tcPr>
            <w:tcW w:w="6621" w:type="dxa"/>
          </w:tcPr>
          <w:p w:rsidR="001D1399" w:rsidRPr="00B57C08" w:rsidRDefault="001D1399" w:rsidP="00B57C0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Результат предоставления муниципальной услуги</w:t>
            </w:r>
          </w:p>
        </w:tc>
      </w:tr>
      <w:tr w:rsidR="001D1399" w:rsidRPr="00877381" w:rsidTr="00B57C08">
        <w:tc>
          <w:tcPr>
            <w:tcW w:w="10166" w:type="dxa"/>
            <w:gridSpan w:val="2"/>
          </w:tcPr>
          <w:p w:rsidR="001D1399" w:rsidRPr="00B57C08" w:rsidRDefault="001D1399" w:rsidP="00B57C0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Вариант № 1: «Принятие решения и выдача разрешения на право организации розничного рынка»</w:t>
            </w:r>
          </w:p>
        </w:tc>
      </w:tr>
      <w:tr w:rsidR="001D1399" w:rsidRPr="00877381" w:rsidTr="00B57C08">
        <w:tc>
          <w:tcPr>
            <w:tcW w:w="3545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 xml:space="preserve">Юридические лица </w:t>
            </w:r>
          </w:p>
        </w:tc>
        <w:tc>
          <w:tcPr>
            <w:tcW w:w="6621" w:type="dxa"/>
          </w:tcPr>
          <w:p w:rsidR="001D1399" w:rsidRPr="00B57C08" w:rsidRDefault="001D1399" w:rsidP="00B57C08">
            <w:pPr>
              <w:pStyle w:val="NoSpacing"/>
              <w:ind w:firstLine="34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Решение о выдаче разрешения на право организации розничного рынка</w:t>
            </w:r>
          </w:p>
        </w:tc>
      </w:tr>
      <w:tr w:rsidR="001D1399" w:rsidRPr="00877381" w:rsidTr="00B57C08">
        <w:tc>
          <w:tcPr>
            <w:tcW w:w="3545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 xml:space="preserve">Юридические лица </w:t>
            </w:r>
          </w:p>
        </w:tc>
        <w:tc>
          <w:tcPr>
            <w:tcW w:w="6621" w:type="dxa"/>
          </w:tcPr>
          <w:p w:rsidR="001D1399" w:rsidRPr="00B57C08" w:rsidRDefault="001D1399" w:rsidP="00B57C08">
            <w:pPr>
              <w:pStyle w:val="NoSpacing"/>
              <w:ind w:firstLine="34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Решение об отказе в выдаче разрешения на право организации розничного рынка</w:t>
            </w:r>
          </w:p>
        </w:tc>
      </w:tr>
      <w:tr w:rsidR="001D1399" w:rsidRPr="00877381" w:rsidTr="00B57C08">
        <w:tc>
          <w:tcPr>
            <w:tcW w:w="10166" w:type="dxa"/>
            <w:gridSpan w:val="2"/>
          </w:tcPr>
          <w:p w:rsidR="001D1399" w:rsidRPr="00B57C08" w:rsidRDefault="001D1399" w:rsidP="00B57C0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Вариант № 2: «Переоформление разрешения на право организации розничного рынка»</w:t>
            </w:r>
          </w:p>
          <w:p w:rsidR="001D1399" w:rsidRPr="00B57C08" w:rsidRDefault="001D1399" w:rsidP="00B57C0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3545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 xml:space="preserve">Юридические лица </w:t>
            </w:r>
          </w:p>
        </w:tc>
        <w:tc>
          <w:tcPr>
            <w:tcW w:w="6621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Решение о переоформлении разрешения на право организации розничного рынка</w:t>
            </w:r>
          </w:p>
        </w:tc>
      </w:tr>
      <w:tr w:rsidR="001D1399" w:rsidRPr="00877381" w:rsidTr="00B57C08">
        <w:tc>
          <w:tcPr>
            <w:tcW w:w="3545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 xml:space="preserve">Юридические лица </w:t>
            </w:r>
          </w:p>
        </w:tc>
        <w:tc>
          <w:tcPr>
            <w:tcW w:w="6621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Решение об отказе в переоформлении разрешения на право организации розничного рынка</w:t>
            </w:r>
          </w:p>
        </w:tc>
      </w:tr>
      <w:tr w:rsidR="001D1399" w:rsidRPr="00877381" w:rsidTr="00B57C08">
        <w:tc>
          <w:tcPr>
            <w:tcW w:w="10166" w:type="dxa"/>
            <w:gridSpan w:val="2"/>
          </w:tcPr>
          <w:p w:rsidR="001D1399" w:rsidRPr="00B57C08" w:rsidRDefault="001D1399" w:rsidP="00B57C0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 xml:space="preserve">Вариант № 3: «Продление </w:t>
            </w:r>
            <w:r w:rsidRPr="00B57C08">
              <w:rPr>
                <w:rFonts w:ascii="Times New Roman" w:hAnsi="Times New Roman" w:cs="Times New Roman"/>
                <w:kern w:val="2"/>
                <w:lang w:bidi="hi-IN"/>
              </w:rPr>
              <w:t>срока действия</w:t>
            </w:r>
            <w:r w:rsidRPr="00B57C08">
              <w:rPr>
                <w:rFonts w:ascii="Times New Roman" w:hAnsi="Times New Roman" w:cs="Times New Roman"/>
                <w:b/>
                <w:kern w:val="2"/>
                <w:lang w:bidi="hi-IN"/>
              </w:rPr>
              <w:t xml:space="preserve"> </w:t>
            </w:r>
            <w:r w:rsidRPr="00B57C08">
              <w:rPr>
                <w:rFonts w:ascii="Times New Roman" w:hAnsi="Times New Roman" w:cs="Times New Roman"/>
              </w:rPr>
              <w:t>разрешения на право организации розничного рынка»</w:t>
            </w:r>
          </w:p>
        </w:tc>
      </w:tr>
      <w:tr w:rsidR="001D1399" w:rsidRPr="00877381" w:rsidTr="00B57C08">
        <w:tc>
          <w:tcPr>
            <w:tcW w:w="3545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 xml:space="preserve">Юридические лица </w:t>
            </w:r>
          </w:p>
        </w:tc>
        <w:tc>
          <w:tcPr>
            <w:tcW w:w="6621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 xml:space="preserve">Решение о продлении </w:t>
            </w:r>
            <w:r w:rsidRPr="00B57C08">
              <w:rPr>
                <w:rFonts w:ascii="Times New Roman" w:hAnsi="Times New Roman" w:cs="Times New Roman"/>
                <w:kern w:val="2"/>
                <w:lang w:bidi="hi-IN"/>
              </w:rPr>
              <w:t>срока действия</w:t>
            </w:r>
            <w:r w:rsidRPr="00B57C08">
              <w:rPr>
                <w:rFonts w:ascii="Times New Roman" w:hAnsi="Times New Roman" w:cs="Times New Roman"/>
                <w:b/>
                <w:kern w:val="2"/>
                <w:lang w:bidi="hi-IN"/>
              </w:rPr>
              <w:t xml:space="preserve"> </w:t>
            </w:r>
            <w:r w:rsidRPr="00B57C08">
              <w:rPr>
                <w:rFonts w:ascii="Times New Roman" w:hAnsi="Times New Roman" w:cs="Times New Roman"/>
              </w:rPr>
              <w:t>разрешения на право организации розничного рынка</w:t>
            </w:r>
          </w:p>
        </w:tc>
      </w:tr>
      <w:tr w:rsidR="001D1399" w:rsidRPr="00877381" w:rsidTr="00B57C08">
        <w:tc>
          <w:tcPr>
            <w:tcW w:w="3545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 xml:space="preserve">Юридические лица </w:t>
            </w:r>
          </w:p>
        </w:tc>
        <w:tc>
          <w:tcPr>
            <w:tcW w:w="6621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 xml:space="preserve">Решение об отказе в продлении </w:t>
            </w:r>
            <w:r w:rsidRPr="00B57C08">
              <w:rPr>
                <w:rFonts w:ascii="Times New Roman" w:hAnsi="Times New Roman" w:cs="Times New Roman"/>
                <w:kern w:val="2"/>
                <w:lang w:bidi="hi-IN"/>
              </w:rPr>
              <w:t>срока действия</w:t>
            </w:r>
            <w:r w:rsidRPr="00B57C08">
              <w:rPr>
                <w:rFonts w:ascii="Times New Roman" w:hAnsi="Times New Roman" w:cs="Times New Roman"/>
                <w:b/>
                <w:kern w:val="2"/>
                <w:lang w:bidi="hi-IN"/>
              </w:rPr>
              <w:t xml:space="preserve"> </w:t>
            </w:r>
            <w:r w:rsidRPr="00B57C08">
              <w:rPr>
                <w:rFonts w:ascii="Times New Roman" w:hAnsi="Times New Roman" w:cs="Times New Roman"/>
              </w:rPr>
              <w:t>разрешения на право организации розничного рынка</w:t>
            </w:r>
          </w:p>
        </w:tc>
      </w:tr>
      <w:tr w:rsidR="001D1399" w:rsidRPr="00877381" w:rsidTr="00B57C08">
        <w:tc>
          <w:tcPr>
            <w:tcW w:w="10166" w:type="dxa"/>
            <w:gridSpan w:val="2"/>
          </w:tcPr>
          <w:p w:rsidR="001D1399" w:rsidRPr="00B57C08" w:rsidRDefault="001D1399" w:rsidP="00B57C0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Вариант № 4: «Исправление допущенных опечаток и (или) ошибок в направленных (выданных) в результате предоставления муниципальной услуги документах»</w:t>
            </w:r>
          </w:p>
        </w:tc>
      </w:tr>
      <w:tr w:rsidR="001D1399" w:rsidRPr="00877381" w:rsidTr="00B57C08">
        <w:tc>
          <w:tcPr>
            <w:tcW w:w="3545" w:type="dxa"/>
          </w:tcPr>
          <w:p w:rsidR="001D1399" w:rsidRPr="00B57C08" w:rsidRDefault="001D1399" w:rsidP="00B57C08">
            <w:pPr>
              <w:pStyle w:val="NoSpacing"/>
              <w:ind w:firstLine="34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Юридические лица</w:t>
            </w:r>
          </w:p>
        </w:tc>
        <w:tc>
          <w:tcPr>
            <w:tcW w:w="6621" w:type="dxa"/>
          </w:tcPr>
          <w:p w:rsidR="001D1399" w:rsidRPr="00B57C08" w:rsidRDefault="001D1399" w:rsidP="00B57C08">
            <w:pPr>
              <w:pStyle w:val="NoSpacing"/>
              <w:ind w:firstLine="34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Исправление допущенных опечаток и (или) ошибок в направленных (выданных) в результате предоставления муниципальной услуги документах</w:t>
            </w:r>
          </w:p>
        </w:tc>
      </w:tr>
      <w:tr w:rsidR="001D1399" w:rsidRPr="00877381" w:rsidTr="00B57C08">
        <w:tc>
          <w:tcPr>
            <w:tcW w:w="3545" w:type="dxa"/>
          </w:tcPr>
          <w:p w:rsidR="001D1399" w:rsidRPr="00B57C08" w:rsidRDefault="001D1399" w:rsidP="00B57C08">
            <w:pPr>
              <w:pStyle w:val="NoSpacing"/>
              <w:ind w:firstLine="34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Юридические лица</w:t>
            </w:r>
          </w:p>
        </w:tc>
        <w:tc>
          <w:tcPr>
            <w:tcW w:w="6621" w:type="dxa"/>
          </w:tcPr>
          <w:p w:rsidR="001D1399" w:rsidRPr="00B57C08" w:rsidRDefault="001D1399" w:rsidP="00B57C08">
            <w:pPr>
              <w:pStyle w:val="NoSpacing"/>
              <w:ind w:firstLine="34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Отказ в исправлении допущенных опечаток и (или) ошибок в направленных (выданных) в результате предоставления муниципальной услуги документах</w:t>
            </w:r>
          </w:p>
        </w:tc>
      </w:tr>
      <w:tr w:rsidR="001D1399" w:rsidRPr="00877381" w:rsidTr="00B57C08">
        <w:tc>
          <w:tcPr>
            <w:tcW w:w="10166" w:type="dxa"/>
            <w:gridSpan w:val="2"/>
          </w:tcPr>
          <w:p w:rsidR="001D1399" w:rsidRPr="00B57C08" w:rsidRDefault="001D1399" w:rsidP="00B57C0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Вариант № 5: «Выдача дубликата и копий разрешения на право организации розничного рынка (далее – дубликата)</w:t>
            </w:r>
          </w:p>
        </w:tc>
      </w:tr>
      <w:tr w:rsidR="001D1399" w:rsidRPr="00877381" w:rsidTr="00B57C08">
        <w:tc>
          <w:tcPr>
            <w:tcW w:w="3545" w:type="dxa"/>
          </w:tcPr>
          <w:p w:rsidR="001D1399" w:rsidRPr="00B57C08" w:rsidRDefault="001D1399" w:rsidP="00B57C08">
            <w:pPr>
              <w:pStyle w:val="NoSpacing"/>
              <w:ind w:firstLine="34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Юридические лица</w:t>
            </w:r>
          </w:p>
        </w:tc>
        <w:tc>
          <w:tcPr>
            <w:tcW w:w="6621" w:type="dxa"/>
          </w:tcPr>
          <w:p w:rsidR="001D1399" w:rsidRPr="00B57C08" w:rsidRDefault="001D1399" w:rsidP="00B57C08">
            <w:pPr>
              <w:pStyle w:val="NoSpacing"/>
              <w:ind w:firstLine="34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 xml:space="preserve">Выдача дубликата </w:t>
            </w:r>
          </w:p>
        </w:tc>
      </w:tr>
      <w:tr w:rsidR="001D1399" w:rsidRPr="00877381" w:rsidTr="00B57C08">
        <w:tc>
          <w:tcPr>
            <w:tcW w:w="3545" w:type="dxa"/>
          </w:tcPr>
          <w:p w:rsidR="001D1399" w:rsidRPr="00B57C08" w:rsidRDefault="001D1399" w:rsidP="00B57C08">
            <w:pPr>
              <w:pStyle w:val="NoSpacing"/>
              <w:ind w:firstLine="34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Юридические лица</w:t>
            </w:r>
          </w:p>
        </w:tc>
        <w:tc>
          <w:tcPr>
            <w:tcW w:w="6621" w:type="dxa"/>
          </w:tcPr>
          <w:p w:rsidR="001D1399" w:rsidRPr="00B57C08" w:rsidRDefault="001D1399" w:rsidP="00B57C08">
            <w:pPr>
              <w:pStyle w:val="NoSpacing"/>
              <w:ind w:firstLine="34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 xml:space="preserve">Отказ в выдаче дубликата </w:t>
            </w: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tbl>
      <w:tblPr>
        <w:tblW w:w="0" w:type="auto"/>
        <w:tblLook w:val="00A0"/>
      </w:tblPr>
      <w:tblGrid>
        <w:gridCol w:w="3936"/>
        <w:gridCol w:w="5912"/>
      </w:tblGrid>
      <w:tr w:rsidR="001D1399" w:rsidRPr="00877381" w:rsidTr="00B57C08">
        <w:tc>
          <w:tcPr>
            <w:tcW w:w="3936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2" w:type="dxa"/>
          </w:tcPr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муниципальной услуги «Выдача разрешения (дубликата или копии разрешения) на право организации розничного рынка»</w:t>
            </w:r>
          </w:p>
        </w:tc>
      </w:tr>
      <w:tr w:rsidR="001D1399" w:rsidRPr="00877381" w:rsidTr="00B57C08">
        <w:tc>
          <w:tcPr>
            <w:tcW w:w="3936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2" w:type="dxa"/>
          </w:tcPr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4924"/>
        <w:gridCol w:w="4924"/>
      </w:tblGrid>
      <w:tr w:rsidR="001D1399" w:rsidRPr="00877381" w:rsidTr="00B57C08"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В администрацию</w:t>
            </w:r>
          </w:p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города Кирсанова Тамбовской области</w:t>
            </w:r>
          </w:p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i/>
        </w:rPr>
      </w:pPr>
      <w:r w:rsidRPr="00877381">
        <w:rPr>
          <w:rFonts w:ascii="Times New Roman" w:hAnsi="Times New Roman" w:cs="Times New Roman"/>
          <w:i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4"/>
        <w:gridCol w:w="4924"/>
      </w:tblGrid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Полное и (в случае, если имеется) сокращенное наименование, в том числе фирменное наименование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Организационно-правовая форма</w:t>
            </w:r>
          </w:p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юридического лица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Место нахождения юридического лица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Государственный регистрационный номер записи о создании юридического лица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Данные документа, подтверждающего факт внесения сведений о юридическом лице в единый государственный реестр юридических лиц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Идентификационный номер налогоплательщика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Данные документа о постановке юридического лица на учет в налоговом органе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Номер телефона, адрес электронной почты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Сведения о представителе заявителя (фамилия, имя, отчество (если имеется), реквизиты документа, удостоверяющего личность, номер телефона)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1D1399" w:rsidRPr="00877381" w:rsidRDefault="001D1399" w:rsidP="0087738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Par557"/>
      <w:bookmarkEnd w:id="5"/>
      <w:r w:rsidRPr="00877381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1D1399" w:rsidRPr="00877381" w:rsidRDefault="001D1399" w:rsidP="0087738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381">
        <w:rPr>
          <w:rFonts w:ascii="Times New Roman" w:hAnsi="Times New Roman" w:cs="Times New Roman"/>
          <w:b/>
          <w:sz w:val="28"/>
          <w:szCs w:val="28"/>
        </w:rPr>
        <w:t>о выдаче разрешения на право организации розничного рынка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ab/>
        <w:t>Прошу предоставить разрешение на право организации розничного рынка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4"/>
        <w:gridCol w:w="4924"/>
      </w:tblGrid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Место расположения объекта или объектов недвижимости, где предполагается организовать розничный рынок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Тип розничного рынка: (выбрать один из типов)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универсальный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i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специализированный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i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сельскохозяйственный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сельскохозяйственный кооперативный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i/>
              </w:rPr>
            </w:pP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1D1399" w:rsidRPr="00877381" w:rsidRDefault="001D1399" w:rsidP="00877381">
      <w:pPr>
        <w:pStyle w:val="NoSpacing"/>
        <w:ind w:firstLine="0"/>
        <w:rPr>
          <w:rFonts w:ascii="Times New Roman" w:hAnsi="Times New Roman" w:cs="Times New Roman"/>
          <w:sz w:val="28"/>
          <w:szCs w:val="28"/>
        </w:rPr>
      </w:pPr>
      <w:r w:rsidRPr="00877381">
        <w:rPr>
          <w:rFonts w:ascii="Times New Roman" w:hAnsi="Times New Roman" w:cs="Times New Roman"/>
        </w:rPr>
        <w:tab/>
      </w:r>
      <w:r w:rsidRPr="00877381">
        <w:rPr>
          <w:rFonts w:ascii="Times New Roman" w:hAnsi="Times New Roman" w:cs="Times New Roman"/>
          <w:sz w:val="28"/>
          <w:szCs w:val="28"/>
        </w:rPr>
        <w:t>Приложение:</w:t>
      </w:r>
    </w:p>
    <w:p w:rsidR="001D1399" w:rsidRPr="00877381" w:rsidRDefault="001D1399" w:rsidP="00877381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1._____________________________</w:t>
      </w:r>
    </w:p>
    <w:p w:rsidR="001D1399" w:rsidRPr="00877381" w:rsidRDefault="001D1399" w:rsidP="00877381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2._____________________________</w:t>
      </w:r>
    </w:p>
    <w:p w:rsidR="001D1399" w:rsidRPr="00877381" w:rsidRDefault="001D1399" w:rsidP="00877381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3._____________________________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77381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 (выбрать один из способов получения результата):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8889"/>
      </w:tblGrid>
      <w:tr w:rsidR="001D1399" w:rsidRPr="00877381" w:rsidTr="00B57C08">
        <w:tc>
          <w:tcPr>
            <w:tcW w:w="959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8889" w:type="dxa"/>
          </w:tcPr>
          <w:p w:rsidR="001D1399" w:rsidRPr="00B57C08" w:rsidRDefault="001D1399" w:rsidP="00B57C08">
            <w:pPr>
              <w:pStyle w:val="NoSpacing"/>
              <w:ind w:firstLine="34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 xml:space="preserve">Выдать в Администрации </w:t>
            </w:r>
          </w:p>
        </w:tc>
      </w:tr>
      <w:tr w:rsidR="001D1399" w:rsidRPr="00877381" w:rsidTr="00B57C08">
        <w:tc>
          <w:tcPr>
            <w:tcW w:w="959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8889" w:type="dxa"/>
          </w:tcPr>
          <w:p w:rsidR="001D1399" w:rsidRPr="00B57C08" w:rsidRDefault="001D1399" w:rsidP="00B57C08">
            <w:pPr>
              <w:pStyle w:val="NoSpacing"/>
              <w:ind w:firstLine="34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Выдать в многофункциональном центре</w:t>
            </w:r>
          </w:p>
        </w:tc>
      </w:tr>
      <w:tr w:rsidR="001D1399" w:rsidRPr="00877381" w:rsidTr="00B57C08">
        <w:tc>
          <w:tcPr>
            <w:tcW w:w="959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8889" w:type="dxa"/>
          </w:tcPr>
          <w:p w:rsidR="001D1399" w:rsidRPr="00B57C08" w:rsidRDefault="001D1399" w:rsidP="00B57C08">
            <w:pPr>
              <w:pStyle w:val="NoSpacing"/>
              <w:ind w:firstLine="34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Направить почтовым отправлением по адресу________________________________</w:t>
            </w: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  <w:r w:rsidRPr="00877381">
        <w:rPr>
          <w:rFonts w:ascii="Times New Roman" w:hAnsi="Times New Roman" w:cs="Times New Roman"/>
          <w:color w:val="00000A"/>
          <w:lang w:eastAsia="zh-CN"/>
        </w:rPr>
        <w:t>_________________             ______________________________________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vertAlign w:val="superscript"/>
          <w:lang w:eastAsia="zh-CN"/>
        </w:rPr>
      </w:pPr>
      <w:r w:rsidRPr="00877381">
        <w:rPr>
          <w:rFonts w:ascii="Times New Roman" w:hAnsi="Times New Roman" w:cs="Times New Roman"/>
          <w:color w:val="00000A"/>
          <w:lang w:eastAsia="zh-CN"/>
        </w:rPr>
        <w:t xml:space="preserve"> </w:t>
      </w:r>
      <w:r w:rsidRPr="00877381">
        <w:rPr>
          <w:rFonts w:ascii="Times New Roman" w:hAnsi="Times New Roman" w:cs="Times New Roman"/>
          <w:color w:val="00000A"/>
          <w:lang w:eastAsia="zh-CN"/>
        </w:rPr>
        <w:tab/>
      </w:r>
      <w:r w:rsidRPr="00877381">
        <w:rPr>
          <w:rFonts w:ascii="Times New Roman" w:hAnsi="Times New Roman" w:cs="Times New Roman"/>
          <w:color w:val="00000A"/>
          <w:vertAlign w:val="superscript"/>
          <w:lang w:eastAsia="zh-CN"/>
        </w:rPr>
        <w:t xml:space="preserve">     (подпись)                      </w:t>
      </w:r>
      <w:r w:rsidRPr="00877381">
        <w:rPr>
          <w:rFonts w:ascii="Times New Roman" w:hAnsi="Times New Roman" w:cs="Times New Roman"/>
          <w:color w:val="00000A"/>
          <w:vertAlign w:val="superscript"/>
          <w:lang w:eastAsia="zh-CN"/>
        </w:rPr>
        <w:tab/>
      </w:r>
      <w:r w:rsidRPr="00877381">
        <w:rPr>
          <w:rFonts w:ascii="Times New Roman" w:hAnsi="Times New Roman" w:cs="Times New Roman"/>
          <w:color w:val="00000A"/>
          <w:vertAlign w:val="superscript"/>
          <w:lang w:eastAsia="zh-CN"/>
        </w:rPr>
        <w:tab/>
      </w:r>
      <w:r w:rsidRPr="00877381">
        <w:rPr>
          <w:rFonts w:ascii="Times New Roman" w:hAnsi="Times New Roman" w:cs="Times New Roman"/>
          <w:color w:val="00000A"/>
          <w:vertAlign w:val="superscript"/>
          <w:lang w:eastAsia="zh-CN"/>
        </w:rPr>
        <w:tab/>
      </w:r>
      <w:r w:rsidRPr="00877381">
        <w:rPr>
          <w:rFonts w:ascii="Times New Roman" w:hAnsi="Times New Roman" w:cs="Times New Roman"/>
          <w:color w:val="00000A"/>
          <w:vertAlign w:val="superscript"/>
          <w:lang w:eastAsia="zh-CN"/>
        </w:rPr>
        <w:tab/>
        <w:t xml:space="preserve">    (Ф.И.О.)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vertAlign w:val="superscript"/>
          <w:lang w:eastAsia="zh-CN"/>
        </w:rPr>
      </w:pP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  <w:r w:rsidRPr="00877381">
        <w:rPr>
          <w:rFonts w:ascii="Times New Roman" w:hAnsi="Times New Roman" w:cs="Times New Roman"/>
          <w:color w:val="00000A"/>
          <w:lang w:eastAsia="zh-CN"/>
        </w:rPr>
        <w:t>Печать юридического лица (при наличии)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  <w:r w:rsidRPr="00877381">
        <w:rPr>
          <w:rFonts w:ascii="Times New Roman" w:hAnsi="Times New Roman" w:cs="Times New Roman"/>
          <w:color w:val="00000A"/>
          <w:lang w:eastAsia="zh-CN"/>
        </w:rPr>
        <w:t>«___» ___________________ 20__ г.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  <w:r w:rsidRPr="00877381">
        <w:rPr>
          <w:rFonts w:ascii="Times New Roman" w:eastAsia="SimSun" w:hAnsi="Times New Roman" w:cs="Times New Roman"/>
          <w:color w:val="00000A"/>
          <w:lang w:eastAsia="zh-CN"/>
        </w:rPr>
        <w:t>*Примечание. За полноту и достоверность предоставленных в заявлении сведений несет ответственность заявитель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3936"/>
        <w:gridCol w:w="5912"/>
      </w:tblGrid>
      <w:tr w:rsidR="001D1399" w:rsidRPr="00877381" w:rsidTr="00B57C08">
        <w:tc>
          <w:tcPr>
            <w:tcW w:w="3936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2" w:type="dxa"/>
          </w:tcPr>
          <w:p w:rsidR="001D1399" w:rsidRPr="00B57C08" w:rsidRDefault="001D1399" w:rsidP="00B57C08">
            <w:pPr>
              <w:pStyle w:val="NoSpacing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1D1399" w:rsidRPr="00B57C08" w:rsidRDefault="001D1399" w:rsidP="00B57C08">
            <w:pPr>
              <w:pStyle w:val="NoSpacing"/>
              <w:ind w:firstLine="3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муниципальной услуги «Выдача разрешения (дубликата или копии разрешения) на право организации розничного рынка»</w:t>
            </w:r>
          </w:p>
        </w:tc>
      </w:tr>
      <w:tr w:rsidR="001D1399" w:rsidRPr="00877381" w:rsidTr="00B57C08">
        <w:tc>
          <w:tcPr>
            <w:tcW w:w="3936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2" w:type="dxa"/>
          </w:tcPr>
          <w:p w:rsidR="001D1399" w:rsidRPr="00B57C08" w:rsidRDefault="001D1399" w:rsidP="00B57C08">
            <w:pPr>
              <w:pStyle w:val="NoSpacing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tbl>
      <w:tblPr>
        <w:tblW w:w="5000" w:type="pct"/>
        <w:tblInd w:w="1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350"/>
        <w:gridCol w:w="5392"/>
      </w:tblGrid>
      <w:tr w:rsidR="001D1399" w:rsidRPr="00877381" w:rsidTr="00B45677">
        <w:tc>
          <w:tcPr>
            <w:tcW w:w="4350" w:type="dxa"/>
          </w:tcPr>
          <w:p w:rsidR="001D1399" w:rsidRPr="00BD3189" w:rsidRDefault="001D1399" w:rsidP="00877381">
            <w:pPr>
              <w:pStyle w:val="NoSpacing"/>
              <w:rPr>
                <w:rFonts w:ascii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BD3189">
              <w:rPr>
                <w:rFonts w:ascii="Times New Roman" w:hAnsi="Times New Roman" w:cs="Times New Roman"/>
                <w:kern w:val="2"/>
                <w:sz w:val="28"/>
                <w:szCs w:val="28"/>
                <w:lang w:eastAsia="zh-CN"/>
              </w:rPr>
              <w:t>(Бланк Администрации)</w:t>
            </w:r>
          </w:p>
          <w:p w:rsidR="001D1399" w:rsidRPr="00877381" w:rsidRDefault="001D1399" w:rsidP="00877381">
            <w:pPr>
              <w:pStyle w:val="NoSpacing"/>
              <w:rPr>
                <w:rFonts w:ascii="Times New Roman" w:hAnsi="Times New Roman" w:cs="Times New Roman"/>
                <w:kern w:val="2"/>
                <w:lang w:eastAsia="zh-CN"/>
              </w:rPr>
            </w:pPr>
          </w:p>
          <w:p w:rsidR="001D1399" w:rsidRPr="00877381" w:rsidRDefault="001D1399" w:rsidP="00877381">
            <w:pPr>
              <w:pStyle w:val="NoSpacing"/>
              <w:rPr>
                <w:rFonts w:ascii="Times New Roman" w:hAnsi="Times New Roman" w:cs="Times New Roman"/>
                <w:kern w:val="2"/>
                <w:lang w:eastAsia="zh-CN"/>
              </w:rPr>
            </w:pPr>
            <w:r w:rsidRPr="00877381">
              <w:rPr>
                <w:rFonts w:ascii="Times New Roman" w:hAnsi="Times New Roman" w:cs="Times New Roman"/>
                <w:kern w:val="2"/>
                <w:lang w:eastAsia="zh-CN"/>
              </w:rPr>
              <w:t>____________ №_____________</w:t>
            </w:r>
          </w:p>
        </w:tc>
        <w:tc>
          <w:tcPr>
            <w:tcW w:w="5392" w:type="dxa"/>
          </w:tcPr>
          <w:p w:rsidR="001D1399" w:rsidRPr="00877381" w:rsidRDefault="001D1399" w:rsidP="00877381">
            <w:pPr>
              <w:pStyle w:val="NoSpacing"/>
              <w:rPr>
                <w:rFonts w:ascii="Times New Roman" w:hAnsi="Times New Roman" w:cs="Times New Roman"/>
                <w:kern w:val="2"/>
                <w:lang w:bidi="hi-IN"/>
              </w:rPr>
            </w:pPr>
          </w:p>
          <w:p w:rsidR="001D1399" w:rsidRPr="00877381" w:rsidRDefault="001D1399" w:rsidP="00877381">
            <w:pPr>
              <w:pStyle w:val="NoSpacing"/>
              <w:rPr>
                <w:rFonts w:ascii="Times New Roman" w:hAnsi="Times New Roman" w:cs="Times New Roman"/>
                <w:kern w:val="2"/>
                <w:lang w:bidi="hi-IN"/>
              </w:rPr>
            </w:pPr>
          </w:p>
          <w:p w:rsidR="001D1399" w:rsidRPr="00877381" w:rsidRDefault="001D1399" w:rsidP="00877381">
            <w:pPr>
              <w:pStyle w:val="NoSpacing"/>
              <w:rPr>
                <w:rFonts w:ascii="Times New Roman" w:eastAsia="NSimSun" w:hAnsi="Times New Roman" w:cs="Times New Roman"/>
                <w:kern w:val="2"/>
                <w:sz w:val="20"/>
                <w:lang w:eastAsia="zh-CN" w:bidi="hi-IN"/>
              </w:rPr>
            </w:pP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  <w:kern w:val="2"/>
          <w:lang w:eastAsia="zh-CN"/>
        </w:rPr>
      </w:pPr>
    </w:p>
    <w:p w:rsidR="001D1399" w:rsidRPr="00877381" w:rsidRDefault="001D1399" w:rsidP="00BD3189">
      <w:pPr>
        <w:pStyle w:val="NoSpacing"/>
        <w:ind w:firstLine="0"/>
        <w:jc w:val="center"/>
        <w:rPr>
          <w:rFonts w:ascii="Times New Roman" w:hAnsi="Times New Roman" w:cs="Times New Roman"/>
          <w:b/>
          <w:kern w:val="2"/>
          <w:lang w:bidi="hi-IN"/>
        </w:rPr>
      </w:pPr>
      <w:r w:rsidRPr="00877381">
        <w:rPr>
          <w:rFonts w:ascii="Times New Roman" w:hAnsi="Times New Roman" w:cs="Times New Roman"/>
          <w:b/>
          <w:kern w:val="2"/>
          <w:lang w:bidi="hi-IN"/>
        </w:rPr>
        <w:t>Уведомление</w:t>
      </w:r>
    </w:p>
    <w:p w:rsidR="001D1399" w:rsidRPr="00877381" w:rsidRDefault="001D1399" w:rsidP="00BD3189">
      <w:pPr>
        <w:pStyle w:val="NoSpacing"/>
        <w:ind w:firstLine="0"/>
        <w:jc w:val="center"/>
        <w:rPr>
          <w:rFonts w:ascii="Times New Roman" w:hAnsi="Times New Roman" w:cs="Times New Roman"/>
          <w:kern w:val="2"/>
          <w:lang w:bidi="hi-IN"/>
        </w:rPr>
      </w:pPr>
      <w:r w:rsidRPr="00877381">
        <w:rPr>
          <w:rFonts w:ascii="Times New Roman" w:hAnsi="Times New Roman" w:cs="Times New Roman"/>
          <w:b/>
          <w:kern w:val="2"/>
          <w:lang w:bidi="hi-IN"/>
        </w:rPr>
        <w:t>о приеме заявления к рассмотрению</w:t>
      </w:r>
    </w:p>
    <w:p w:rsidR="001D1399" w:rsidRPr="00877381" w:rsidRDefault="001D1399" w:rsidP="00BD3189">
      <w:pPr>
        <w:pStyle w:val="NoSpacing"/>
        <w:jc w:val="center"/>
        <w:rPr>
          <w:rFonts w:ascii="Times New Roman" w:hAnsi="Times New Roman" w:cs="Times New Roman"/>
          <w:kern w:val="2"/>
          <w:lang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4"/>
        <w:gridCol w:w="4924"/>
      </w:tblGrid>
      <w:tr w:rsidR="001D1399" w:rsidRPr="00877381" w:rsidTr="00B57C08">
        <w:tc>
          <w:tcPr>
            <w:tcW w:w="9848" w:type="dxa"/>
            <w:gridSpan w:val="2"/>
          </w:tcPr>
          <w:p w:rsidR="001D1399" w:rsidRPr="00B57C08" w:rsidRDefault="001D1399" w:rsidP="00B57C08">
            <w:pPr>
              <w:pStyle w:val="NoSpacing"/>
              <w:jc w:val="center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B57C08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Общая информация</w:t>
            </w: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B57C08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 xml:space="preserve">Заявитель 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B57C08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Представитель заявителя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B57C08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Сотрудник органа предоставления услуги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B57C08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Наименование услуги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B57C08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Дата приема заявления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</w:p>
        </w:tc>
      </w:tr>
    </w:tbl>
    <w:p w:rsidR="001D1399" w:rsidRPr="00877381" w:rsidRDefault="001D1399" w:rsidP="00877381">
      <w:pPr>
        <w:pStyle w:val="NoSpacing"/>
        <w:rPr>
          <w:rFonts w:ascii="Times New Roman" w:eastAsia="NSimSun" w:hAnsi="Times New Roman" w:cs="Times New Roman"/>
          <w:kern w:val="2"/>
          <w:lang w:eastAsia="zh-CN" w:bidi="hi-IN"/>
        </w:rPr>
      </w:pPr>
    </w:p>
    <w:p w:rsidR="001D1399" w:rsidRPr="00BD3189" w:rsidRDefault="001D1399" w:rsidP="00BD3189">
      <w:pPr>
        <w:pStyle w:val="NoSpacing"/>
        <w:ind w:firstLine="0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eastAsia="zh-CN" w:bidi="hi-IN"/>
        </w:rPr>
      </w:pPr>
      <w:r w:rsidRPr="00BD3189">
        <w:rPr>
          <w:rFonts w:ascii="Times New Roman" w:eastAsia="NSimSun" w:hAnsi="Times New Roman" w:cs="Times New Roman"/>
          <w:b/>
          <w:kern w:val="2"/>
          <w:sz w:val="28"/>
          <w:szCs w:val="28"/>
          <w:lang w:eastAsia="zh-CN" w:bidi="hi-IN"/>
        </w:rPr>
        <w:t>Документы, принятые от заявителя</w:t>
      </w:r>
    </w:p>
    <w:p w:rsidR="001D1399" w:rsidRPr="00877381" w:rsidRDefault="001D1399" w:rsidP="00877381">
      <w:pPr>
        <w:pStyle w:val="NoSpacing"/>
        <w:rPr>
          <w:rFonts w:ascii="Times New Roman" w:eastAsia="NSimSun" w:hAnsi="Times New Roman" w:cs="Times New Roman"/>
          <w:b/>
          <w:kern w:val="2"/>
          <w:lang w:eastAsia="zh-C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5"/>
        <w:gridCol w:w="5665"/>
        <w:gridCol w:w="1536"/>
        <w:gridCol w:w="1482"/>
      </w:tblGrid>
      <w:tr w:rsidR="001D1399" w:rsidRPr="00877381" w:rsidTr="00B57C08">
        <w:tc>
          <w:tcPr>
            <w:tcW w:w="817" w:type="dxa"/>
          </w:tcPr>
          <w:p w:rsidR="001D1399" w:rsidRPr="00B57C08" w:rsidRDefault="001D1399" w:rsidP="00B57C08">
            <w:pPr>
              <w:pStyle w:val="NoSpacing"/>
              <w:jc w:val="center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B57C08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№</w:t>
            </w:r>
          </w:p>
        </w:tc>
        <w:tc>
          <w:tcPr>
            <w:tcW w:w="5954" w:type="dxa"/>
          </w:tcPr>
          <w:p w:rsidR="001D1399" w:rsidRPr="00B57C08" w:rsidRDefault="001D1399" w:rsidP="00B57C08">
            <w:pPr>
              <w:pStyle w:val="NoSpacing"/>
              <w:ind w:firstLine="34"/>
              <w:jc w:val="center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B57C08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Наименование документа</w:t>
            </w:r>
          </w:p>
        </w:tc>
        <w:tc>
          <w:tcPr>
            <w:tcW w:w="1559" w:type="dxa"/>
          </w:tcPr>
          <w:p w:rsidR="001D1399" w:rsidRPr="00B57C08" w:rsidRDefault="001D1399" w:rsidP="00B57C08">
            <w:pPr>
              <w:pStyle w:val="NoSpacing"/>
              <w:ind w:firstLine="0"/>
              <w:jc w:val="center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B57C08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Оригинал (к-во листов)</w:t>
            </w:r>
          </w:p>
        </w:tc>
        <w:tc>
          <w:tcPr>
            <w:tcW w:w="1518" w:type="dxa"/>
          </w:tcPr>
          <w:p w:rsidR="001D1399" w:rsidRPr="00B57C08" w:rsidRDefault="001D1399" w:rsidP="00B57C08">
            <w:pPr>
              <w:pStyle w:val="NoSpacing"/>
              <w:ind w:firstLine="34"/>
              <w:jc w:val="center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B57C08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Копия</w:t>
            </w:r>
          </w:p>
          <w:p w:rsidR="001D1399" w:rsidRPr="00B57C08" w:rsidRDefault="001D1399" w:rsidP="00B57C08">
            <w:pPr>
              <w:pStyle w:val="NoSpacing"/>
              <w:ind w:firstLine="34"/>
              <w:jc w:val="center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B57C08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(к-во листов)</w:t>
            </w:r>
          </w:p>
        </w:tc>
      </w:tr>
      <w:tr w:rsidR="001D1399" w:rsidRPr="00877381" w:rsidTr="00B57C08">
        <w:tc>
          <w:tcPr>
            <w:tcW w:w="817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b/>
                <w:kern w:val="2"/>
                <w:lang w:eastAsia="zh-CN" w:bidi="hi-IN"/>
              </w:rPr>
            </w:pPr>
          </w:p>
        </w:tc>
        <w:tc>
          <w:tcPr>
            <w:tcW w:w="5954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b/>
                <w:kern w:val="2"/>
                <w:lang w:eastAsia="zh-CN" w:bidi="hi-IN"/>
              </w:rPr>
            </w:pPr>
          </w:p>
        </w:tc>
        <w:tc>
          <w:tcPr>
            <w:tcW w:w="1559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b/>
                <w:kern w:val="2"/>
                <w:lang w:eastAsia="zh-CN" w:bidi="hi-IN"/>
              </w:rPr>
            </w:pPr>
          </w:p>
        </w:tc>
        <w:tc>
          <w:tcPr>
            <w:tcW w:w="1518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b/>
                <w:kern w:val="2"/>
                <w:lang w:eastAsia="zh-CN" w:bidi="hi-IN"/>
              </w:rPr>
            </w:pPr>
          </w:p>
        </w:tc>
      </w:tr>
      <w:tr w:rsidR="001D1399" w:rsidRPr="00877381" w:rsidTr="00B57C08">
        <w:tc>
          <w:tcPr>
            <w:tcW w:w="817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b/>
                <w:kern w:val="2"/>
                <w:lang w:eastAsia="zh-CN" w:bidi="hi-IN"/>
              </w:rPr>
            </w:pPr>
          </w:p>
        </w:tc>
        <w:tc>
          <w:tcPr>
            <w:tcW w:w="5954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b/>
                <w:kern w:val="2"/>
                <w:lang w:eastAsia="zh-CN" w:bidi="hi-IN"/>
              </w:rPr>
            </w:pPr>
          </w:p>
        </w:tc>
        <w:tc>
          <w:tcPr>
            <w:tcW w:w="1559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b/>
                <w:kern w:val="2"/>
                <w:lang w:eastAsia="zh-CN" w:bidi="hi-IN"/>
              </w:rPr>
            </w:pPr>
          </w:p>
        </w:tc>
        <w:tc>
          <w:tcPr>
            <w:tcW w:w="1518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b/>
                <w:kern w:val="2"/>
                <w:lang w:eastAsia="zh-CN" w:bidi="hi-IN"/>
              </w:rPr>
            </w:pPr>
          </w:p>
        </w:tc>
      </w:tr>
      <w:tr w:rsidR="001D1399" w:rsidRPr="00877381" w:rsidTr="00B57C08">
        <w:tc>
          <w:tcPr>
            <w:tcW w:w="817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b/>
                <w:kern w:val="2"/>
                <w:lang w:eastAsia="zh-CN" w:bidi="hi-IN"/>
              </w:rPr>
            </w:pPr>
          </w:p>
        </w:tc>
        <w:tc>
          <w:tcPr>
            <w:tcW w:w="5954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b/>
                <w:kern w:val="2"/>
                <w:lang w:eastAsia="zh-CN" w:bidi="hi-IN"/>
              </w:rPr>
            </w:pPr>
          </w:p>
        </w:tc>
        <w:tc>
          <w:tcPr>
            <w:tcW w:w="1559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b/>
                <w:kern w:val="2"/>
                <w:lang w:eastAsia="zh-CN" w:bidi="hi-IN"/>
              </w:rPr>
            </w:pPr>
          </w:p>
        </w:tc>
        <w:tc>
          <w:tcPr>
            <w:tcW w:w="1518" w:type="dxa"/>
          </w:tcPr>
          <w:p w:rsidR="001D1399" w:rsidRPr="00B57C08" w:rsidRDefault="001D1399" w:rsidP="00877381">
            <w:pPr>
              <w:pStyle w:val="NoSpacing"/>
              <w:rPr>
                <w:rFonts w:ascii="Times New Roman" w:eastAsia="NSimSun" w:hAnsi="Times New Roman" w:cs="Times New Roman"/>
                <w:b/>
                <w:kern w:val="2"/>
                <w:lang w:eastAsia="zh-CN" w:bidi="hi-IN"/>
              </w:rPr>
            </w:pPr>
          </w:p>
        </w:tc>
      </w:tr>
    </w:tbl>
    <w:p w:rsidR="001D1399" w:rsidRPr="00877381" w:rsidRDefault="001D1399" w:rsidP="00877381">
      <w:pPr>
        <w:pStyle w:val="NoSpacing"/>
        <w:rPr>
          <w:rFonts w:ascii="Times New Roman" w:eastAsia="NSimSun" w:hAnsi="Times New Roman" w:cs="Times New Roman"/>
          <w:b/>
          <w:kern w:val="2"/>
          <w:lang w:eastAsia="zh-CN" w:bidi="hi-IN"/>
        </w:rPr>
      </w:pP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Документы сдал:</w:t>
      </w: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Заявитель (представитель заявителя)</w:t>
      </w: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________________________________________________________________</w:t>
      </w: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(подпись, ФИО (отчество, если имеется) заявителя (представителя заявителя)</w:t>
      </w: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 xml:space="preserve"> «____»__________ 202__ г.</w:t>
      </w: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Документы принял:</w:t>
      </w: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________________________________________________________________</w:t>
      </w: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(подпись, ФИО (отчество, если имеется) сотрудника, принявшего документы)</w:t>
      </w: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«____»__________ 202__ г.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3936"/>
        <w:gridCol w:w="5912"/>
      </w:tblGrid>
      <w:tr w:rsidR="001D1399" w:rsidRPr="00877381" w:rsidTr="00B57C08">
        <w:tc>
          <w:tcPr>
            <w:tcW w:w="3936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2" w:type="dxa"/>
          </w:tcPr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</w:p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«Выдача разрешения (дубликата или копии разрешения) на право организации розничного рынка»</w:t>
            </w:r>
          </w:p>
        </w:tc>
      </w:tr>
      <w:tr w:rsidR="001D1399" w:rsidRPr="00877381" w:rsidTr="00B57C08">
        <w:tc>
          <w:tcPr>
            <w:tcW w:w="3936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2" w:type="dxa"/>
          </w:tcPr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tbl>
      <w:tblPr>
        <w:tblW w:w="5145" w:type="pct"/>
        <w:tblInd w:w="1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633"/>
        <w:gridCol w:w="5392"/>
      </w:tblGrid>
      <w:tr w:rsidR="001D1399" w:rsidRPr="00877381" w:rsidTr="00BD3189">
        <w:tc>
          <w:tcPr>
            <w:tcW w:w="4633" w:type="dxa"/>
          </w:tcPr>
          <w:p w:rsidR="001D1399" w:rsidRPr="00BD3189" w:rsidRDefault="001D1399" w:rsidP="00BD3189">
            <w:pPr>
              <w:pStyle w:val="NoSpacing"/>
              <w:ind w:firstLine="0"/>
              <w:rPr>
                <w:rFonts w:ascii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BD3189">
              <w:rPr>
                <w:rFonts w:ascii="Times New Roman" w:hAnsi="Times New Roman" w:cs="Times New Roman"/>
                <w:kern w:val="2"/>
                <w:sz w:val="28"/>
                <w:szCs w:val="28"/>
                <w:lang w:eastAsia="zh-CN"/>
              </w:rPr>
              <w:t>(Бланк Администрации)</w:t>
            </w:r>
          </w:p>
          <w:p w:rsidR="001D1399" w:rsidRPr="00877381" w:rsidRDefault="001D1399" w:rsidP="00877381">
            <w:pPr>
              <w:pStyle w:val="NoSpacing"/>
              <w:rPr>
                <w:rFonts w:ascii="Times New Roman" w:hAnsi="Times New Roman" w:cs="Times New Roman"/>
                <w:kern w:val="2"/>
                <w:lang w:eastAsia="zh-CN"/>
              </w:rPr>
            </w:pPr>
          </w:p>
          <w:p w:rsidR="001D1399" w:rsidRPr="00877381" w:rsidRDefault="001D1399" w:rsidP="00BD3189">
            <w:pPr>
              <w:pStyle w:val="NoSpacing"/>
              <w:ind w:firstLine="42"/>
              <w:rPr>
                <w:rFonts w:ascii="Times New Roman" w:hAnsi="Times New Roman" w:cs="Times New Roman"/>
                <w:kern w:val="2"/>
                <w:lang w:eastAsia="zh-CN"/>
              </w:rPr>
            </w:pPr>
            <w:r w:rsidRPr="00877381">
              <w:rPr>
                <w:rFonts w:ascii="Times New Roman" w:hAnsi="Times New Roman" w:cs="Times New Roman"/>
                <w:kern w:val="2"/>
                <w:lang w:eastAsia="zh-CN"/>
              </w:rPr>
              <w:t>____________ №_____________</w:t>
            </w:r>
          </w:p>
        </w:tc>
        <w:tc>
          <w:tcPr>
            <w:tcW w:w="5391" w:type="dxa"/>
          </w:tcPr>
          <w:p w:rsidR="001D1399" w:rsidRPr="00877381" w:rsidRDefault="001D1399" w:rsidP="00877381">
            <w:pPr>
              <w:pStyle w:val="NoSpacing"/>
              <w:rPr>
                <w:rFonts w:ascii="Times New Roman" w:hAnsi="Times New Roman" w:cs="Times New Roman"/>
                <w:kern w:val="2"/>
                <w:lang w:bidi="hi-IN"/>
              </w:rPr>
            </w:pPr>
          </w:p>
          <w:p w:rsidR="001D1399" w:rsidRPr="00877381" w:rsidRDefault="001D1399" w:rsidP="00877381">
            <w:pPr>
              <w:pStyle w:val="NoSpacing"/>
              <w:rPr>
                <w:rFonts w:ascii="Times New Roman" w:hAnsi="Times New Roman" w:cs="Times New Roman"/>
                <w:kern w:val="2"/>
                <w:lang w:bidi="hi-IN"/>
              </w:rPr>
            </w:pPr>
          </w:p>
          <w:p w:rsidR="001D1399" w:rsidRDefault="001D1399" w:rsidP="00BD3189">
            <w:pPr>
              <w:pStyle w:val="NoSpacing"/>
              <w:ind w:firstLine="0"/>
              <w:rPr>
                <w:rFonts w:ascii="Times New Roman" w:hAnsi="Times New Roman" w:cs="Times New Roman"/>
                <w:kern w:val="2"/>
                <w:lang w:bidi="hi-IN"/>
              </w:rPr>
            </w:pPr>
            <w:r w:rsidRPr="00877381">
              <w:rPr>
                <w:rFonts w:ascii="Times New Roman" w:hAnsi="Times New Roman" w:cs="Times New Roman"/>
                <w:kern w:val="2"/>
                <w:lang w:bidi="hi-IN"/>
              </w:rPr>
              <w:t xml:space="preserve">____________________________________________ сведения о заявителе (полное наименование, </w:t>
            </w:r>
          </w:p>
          <w:p w:rsidR="001D1399" w:rsidRPr="00877381" w:rsidRDefault="001D1399" w:rsidP="00BD3189">
            <w:pPr>
              <w:pStyle w:val="NoSpacing"/>
              <w:ind w:firstLine="0"/>
              <w:rPr>
                <w:rFonts w:ascii="Times New Roman" w:eastAsia="NSimSun" w:hAnsi="Times New Roman" w:cs="Times New Roman"/>
                <w:kern w:val="2"/>
                <w:sz w:val="20"/>
                <w:lang w:eastAsia="zh-CN" w:bidi="hi-IN"/>
              </w:rPr>
            </w:pPr>
            <w:r w:rsidRPr="00877381">
              <w:rPr>
                <w:rFonts w:ascii="Times New Roman" w:hAnsi="Times New Roman" w:cs="Times New Roman"/>
                <w:kern w:val="2"/>
                <w:lang w:bidi="hi-IN"/>
              </w:rPr>
              <w:t>адрес места нахождения, почтовый адрес)</w:t>
            </w: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BD3189" w:rsidRDefault="001D1399" w:rsidP="00BD3189">
      <w:pPr>
        <w:pStyle w:val="NoSpacing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189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1D1399" w:rsidRPr="00BD3189" w:rsidRDefault="001D1399" w:rsidP="00BD3189">
      <w:pPr>
        <w:pStyle w:val="NoSpacing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189">
        <w:rPr>
          <w:rFonts w:ascii="Times New Roman" w:hAnsi="Times New Roman" w:cs="Times New Roman"/>
          <w:b/>
          <w:sz w:val="28"/>
          <w:szCs w:val="28"/>
        </w:rPr>
        <w:t>о необходимости устранения нарушений в оформлении заявления на выдачу разрешения  на право организации розничного рынка и (или) представления отсутствующих документов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</w:rPr>
      </w:pP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  <w:b/>
        </w:rPr>
        <w:tab/>
      </w:r>
      <w:r w:rsidRPr="00877381">
        <w:rPr>
          <w:rFonts w:ascii="Times New Roman" w:hAnsi="Times New Roman" w:cs="Times New Roman"/>
        </w:rPr>
        <w:t>Администрация</w:t>
      </w:r>
      <w:r>
        <w:rPr>
          <w:rFonts w:ascii="Times New Roman" w:hAnsi="Times New Roman" w:cs="Times New Roman"/>
        </w:rPr>
        <w:t xml:space="preserve"> города Кирсанова Тамбовской области,</w:t>
      </w:r>
      <w:r w:rsidRPr="00877381">
        <w:rPr>
          <w:rFonts w:ascii="Times New Roman" w:hAnsi="Times New Roman" w:cs="Times New Roman"/>
          <w:i/>
        </w:rPr>
        <w:t xml:space="preserve"> </w:t>
      </w:r>
      <w:r w:rsidRPr="00877381">
        <w:rPr>
          <w:rFonts w:ascii="Times New Roman" w:hAnsi="Times New Roman" w:cs="Times New Roman"/>
        </w:rPr>
        <w:t>рассмотрев заявление о</w:t>
      </w:r>
      <w:r w:rsidRPr="00877381">
        <w:rPr>
          <w:rFonts w:ascii="Times New Roman" w:hAnsi="Times New Roman" w:cs="Times New Roman"/>
          <w:i/>
        </w:rPr>
        <w:t xml:space="preserve">  </w:t>
      </w:r>
      <w:r w:rsidRPr="00877381">
        <w:rPr>
          <w:rFonts w:ascii="Times New Roman" w:hAnsi="Times New Roman" w:cs="Times New Roman"/>
        </w:rPr>
        <w:t xml:space="preserve"> выдаче разрешения  на право организации розничного рынка по адресу:</w:t>
      </w: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 xml:space="preserve">_________________________________________________________________  </w:t>
      </w:r>
    </w:p>
    <w:p w:rsidR="001D1399" w:rsidRPr="00BD3189" w:rsidRDefault="001D1399" w:rsidP="00BD3189">
      <w:pPr>
        <w:pStyle w:val="NoSpacing"/>
        <w:ind w:firstLine="0"/>
        <w:rPr>
          <w:rFonts w:ascii="Times New Roman" w:hAnsi="Times New Roman" w:cs="Times New Roman"/>
          <w:sz w:val="23"/>
          <w:szCs w:val="23"/>
        </w:rPr>
      </w:pPr>
      <w:r w:rsidRPr="00BD3189">
        <w:rPr>
          <w:rFonts w:ascii="Times New Roman" w:hAnsi="Times New Roman" w:cs="Times New Roman"/>
          <w:sz w:val="23"/>
          <w:szCs w:val="23"/>
        </w:rPr>
        <w:t>(место расположения объекта или объектов  недвижимости, где предполагается организовать рынок)</w:t>
      </w: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и приложенные к нему документы, сообщает следующее.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ab/>
        <w:t xml:space="preserve">Заявление о  выдаче разрешения на право организации розничного рынка оформлено не в соответствии с требованиями Правил выдачи разрешений на право организации розничного рынка, утвержденных постановлением Правительства Российской Федерации от 10.03.2007 № 148, </w:t>
      </w: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  <w:r w:rsidRPr="00877381">
        <w:rPr>
          <w:rFonts w:ascii="Times New Roman" w:hAnsi="Times New Roman" w:cs="Times New Roman"/>
        </w:rPr>
        <w:t>_</w:t>
      </w:r>
    </w:p>
    <w:p w:rsidR="001D1399" w:rsidRPr="00877381" w:rsidRDefault="001D1399" w:rsidP="00BD3189">
      <w:pPr>
        <w:pStyle w:val="NoSpacing"/>
        <w:ind w:firstLine="0"/>
        <w:jc w:val="center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(указать нарушения)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ab/>
        <w:t>В приложении к заявлению о   выдаче разрешения на право организации розничного рынка, отсутствуют следующие необходимые документы:</w:t>
      </w: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1D1399" w:rsidRPr="00877381" w:rsidRDefault="001D1399" w:rsidP="00BD3189">
      <w:pPr>
        <w:pStyle w:val="NoSpacing"/>
        <w:ind w:firstLine="0"/>
        <w:jc w:val="center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(указать отсутствующие документы)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BD3189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ab/>
        <w:t>Предлагаем устранить нарушения в оформлении заявления о  выдаче разрешения на право организации розничного  рынка (предоставить отсутствующие документы) в срок до__________________________________.</w:t>
      </w:r>
    </w:p>
    <w:p w:rsidR="001D1399" w:rsidRPr="00877381" w:rsidRDefault="001D1399" w:rsidP="009A4087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ab/>
        <w:t xml:space="preserve">В противном случае вам будет отказано в выдаче разрешения на право организации розничного рынка на основании пункта 3 статьи 7 Федерального закона от 30.12.2006 № 271-ФЗ «О розничных рынках и о внесении изменений в Трудовой кодекс Российской Федерации» и подпункта 3 пункта 6 Правил выдачи разрешений на право организации розничного рынка, утвержденных постановлением Правительства Российской Федерации от 10.03.2007 № 148.                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9A4087">
      <w:pPr>
        <w:pStyle w:val="NoSpacing"/>
        <w:ind w:firstLine="0"/>
        <w:rPr>
          <w:rFonts w:ascii="Times New Roman" w:hAnsi="Times New Roman" w:cs="Times New Roman"/>
          <w:i/>
          <w:lang w:eastAsia="zh-CN" w:bidi="hi-IN"/>
        </w:rPr>
      </w:pPr>
      <w:r w:rsidRPr="00877381">
        <w:rPr>
          <w:rFonts w:ascii="Times New Roman" w:eastAsia="SimSun" w:hAnsi="Times New Roman" w:cs="Times New Roman"/>
          <w:lang w:eastAsia="zh-CN" w:bidi="hi-IN"/>
        </w:rPr>
        <w:t>________________________________________                           ________________________</w:t>
      </w:r>
    </w:p>
    <w:p w:rsidR="001D1399" w:rsidRPr="009A4087" w:rsidRDefault="001D1399" w:rsidP="009A4087">
      <w:pPr>
        <w:pStyle w:val="NoSpacing"/>
        <w:ind w:firstLine="0"/>
        <w:rPr>
          <w:rFonts w:ascii="Times New Roman" w:eastAsia="SimSun" w:hAnsi="Times New Roman" w:cs="Times New Roman"/>
          <w:sz w:val="23"/>
          <w:szCs w:val="23"/>
          <w:lang w:bidi="hi-IN"/>
        </w:rPr>
      </w:pPr>
      <w:r w:rsidRPr="009A4087">
        <w:rPr>
          <w:rFonts w:ascii="Times New Roman" w:hAnsi="Times New Roman" w:cs="Times New Roman"/>
          <w:i/>
          <w:sz w:val="23"/>
          <w:szCs w:val="23"/>
          <w:lang w:eastAsia="zh-CN" w:bidi="hi-IN"/>
        </w:rPr>
        <w:t xml:space="preserve"> </w:t>
      </w:r>
      <w:r w:rsidRPr="009A4087">
        <w:rPr>
          <w:rFonts w:ascii="Times New Roman" w:eastAsia="SimSun" w:hAnsi="Times New Roman" w:cs="Times New Roman"/>
          <w:sz w:val="23"/>
          <w:szCs w:val="23"/>
          <w:lang w:eastAsia="zh-CN" w:bidi="hi-IN"/>
        </w:rPr>
        <w:t xml:space="preserve">(Ф.И.О. ответственного исполнителя)                                                   </w:t>
      </w:r>
      <w:r>
        <w:rPr>
          <w:rFonts w:ascii="Times New Roman" w:eastAsia="SimSun" w:hAnsi="Times New Roman" w:cs="Times New Roman"/>
          <w:sz w:val="23"/>
          <w:szCs w:val="23"/>
          <w:lang w:eastAsia="zh-CN" w:bidi="hi-IN"/>
        </w:rPr>
        <w:t xml:space="preserve">           </w:t>
      </w:r>
      <w:r w:rsidRPr="009A4087">
        <w:rPr>
          <w:rFonts w:ascii="Times New Roman" w:eastAsia="SimSun" w:hAnsi="Times New Roman" w:cs="Times New Roman"/>
          <w:sz w:val="23"/>
          <w:szCs w:val="23"/>
          <w:lang w:eastAsia="zh-CN" w:bidi="hi-IN"/>
        </w:rPr>
        <w:t xml:space="preserve"> (подпись)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i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3936"/>
        <w:gridCol w:w="5912"/>
      </w:tblGrid>
      <w:tr w:rsidR="001D1399" w:rsidRPr="00877381" w:rsidTr="00B57C08">
        <w:tc>
          <w:tcPr>
            <w:tcW w:w="3936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2" w:type="dxa"/>
          </w:tcPr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</w:p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</w:p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«Выдача разрешения (дубликата или копии разрешения) на право организации розничного рынка»</w:t>
            </w:r>
          </w:p>
        </w:tc>
      </w:tr>
      <w:tr w:rsidR="001D1399" w:rsidRPr="00877381" w:rsidTr="00B57C08">
        <w:tc>
          <w:tcPr>
            <w:tcW w:w="3936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2" w:type="dxa"/>
          </w:tcPr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4924"/>
        <w:gridCol w:w="4924"/>
      </w:tblGrid>
      <w:tr w:rsidR="001D1399" w:rsidRPr="00877381" w:rsidTr="00B57C08"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В администрацию</w:t>
            </w:r>
          </w:p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города Кирсанова Тамбовской области</w:t>
            </w:r>
          </w:p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4"/>
        <w:gridCol w:w="4924"/>
      </w:tblGrid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Полное и (в случае, если имеется) сокращенное наименование, в том числе фирменное наименование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Организационно-правовая форма</w:t>
            </w:r>
          </w:p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юридического лица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Место нахождения юридического лица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Государственный регистрационный номер записи о создании юридического лица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Данные документа, подтверждающего факт внесения сведений о юридическом лице в единый государственный реестр юридических лиц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Идентификационный номер налогоплательщика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Данные документа о постановке юридического лица на учет в налоговом органе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Номер телефона, адрес электронной почты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Сведения о представителе заявителя (фамилия, имя, отчество (если имеется), реквизиты документа, удостоверяющего личность, номер телефона)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9A4087" w:rsidRDefault="001D1399" w:rsidP="009A4087">
      <w:pPr>
        <w:pStyle w:val="NoSpacing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08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1D1399" w:rsidRPr="009A4087" w:rsidRDefault="001D1399" w:rsidP="009A4087">
      <w:pPr>
        <w:pStyle w:val="NoSpacing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087">
        <w:rPr>
          <w:rFonts w:ascii="Times New Roman" w:hAnsi="Times New Roman" w:cs="Times New Roman"/>
          <w:b/>
          <w:sz w:val="28"/>
          <w:szCs w:val="28"/>
        </w:rPr>
        <w:t>о переоформлении разрешения на право организации розничного рынка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9A4087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ab/>
        <w:t>Прошу переоформить разрешение на право организации розничного рынка</w:t>
      </w:r>
    </w:p>
    <w:p w:rsidR="001D1399" w:rsidRPr="00877381" w:rsidRDefault="001D1399" w:rsidP="009A4087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________________________________________________________________</w:t>
      </w:r>
      <w:r>
        <w:rPr>
          <w:rFonts w:ascii="Times New Roman" w:hAnsi="Times New Roman" w:cs="Times New Roman"/>
        </w:rPr>
        <w:t>____________</w:t>
      </w:r>
    </w:p>
    <w:p w:rsidR="001D1399" w:rsidRDefault="001D1399" w:rsidP="009A4087">
      <w:pPr>
        <w:pStyle w:val="NoSpacing"/>
        <w:ind w:firstLine="0"/>
        <w:jc w:val="center"/>
        <w:rPr>
          <w:rFonts w:ascii="Times New Roman" w:hAnsi="Times New Roman" w:cs="Times New Roman"/>
          <w:sz w:val="23"/>
          <w:szCs w:val="23"/>
        </w:rPr>
      </w:pPr>
      <w:r w:rsidRPr="009A4087">
        <w:rPr>
          <w:rFonts w:ascii="Times New Roman" w:hAnsi="Times New Roman" w:cs="Times New Roman"/>
          <w:sz w:val="23"/>
          <w:szCs w:val="23"/>
        </w:rPr>
        <w:t xml:space="preserve">(место расположения объекта или объектов  недвижимости, на которое выдано разрешение </w:t>
      </w:r>
    </w:p>
    <w:p w:rsidR="001D1399" w:rsidRPr="009A4087" w:rsidRDefault="001D1399" w:rsidP="009A4087">
      <w:pPr>
        <w:pStyle w:val="NoSpacing"/>
        <w:ind w:firstLine="0"/>
        <w:jc w:val="center"/>
        <w:rPr>
          <w:rFonts w:ascii="Times New Roman" w:hAnsi="Times New Roman" w:cs="Times New Roman"/>
          <w:sz w:val="23"/>
          <w:szCs w:val="23"/>
        </w:rPr>
      </w:pPr>
      <w:r w:rsidRPr="009A4087">
        <w:rPr>
          <w:rFonts w:ascii="Times New Roman" w:hAnsi="Times New Roman" w:cs="Times New Roman"/>
          <w:sz w:val="23"/>
          <w:szCs w:val="23"/>
        </w:rPr>
        <w:t>на право организации розничного рынка)</w:t>
      </w:r>
    </w:p>
    <w:p w:rsidR="001D1399" w:rsidRPr="00877381" w:rsidRDefault="001D1399" w:rsidP="009A4087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 xml:space="preserve"> в связи с</w:t>
      </w:r>
      <w:r w:rsidRPr="00877381">
        <w:rPr>
          <w:rFonts w:ascii="Times New Roman" w:hAnsi="Times New Roman" w:cs="Times New Roman"/>
          <w:lang w:val="en-US"/>
        </w:rPr>
        <w:t>:</w:t>
      </w:r>
      <w:r w:rsidRPr="00877381">
        <w:rPr>
          <w:rFonts w:ascii="Times New Roman" w:hAnsi="Times New Roman" w:cs="Times New Roman"/>
        </w:rPr>
        <w:t xml:space="preserve"> </w:t>
      </w:r>
    </w:p>
    <w:p w:rsidR="001D1399" w:rsidRPr="00877381" w:rsidRDefault="001D1399" w:rsidP="009A4087">
      <w:pPr>
        <w:pStyle w:val="NoSpacing"/>
        <w:ind w:firstLine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0"/>
        <w:gridCol w:w="2553"/>
        <w:gridCol w:w="1026"/>
        <w:gridCol w:w="2553"/>
        <w:gridCol w:w="1026"/>
      </w:tblGrid>
      <w:tr w:rsidR="001D1399" w:rsidRPr="00877381" w:rsidTr="00B57C08">
        <w:tc>
          <w:tcPr>
            <w:tcW w:w="2690" w:type="dxa"/>
          </w:tcPr>
          <w:p w:rsidR="001D1399" w:rsidRPr="00B57C08" w:rsidRDefault="001D1399" w:rsidP="00B57C08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Причина переоформления</w:t>
            </w:r>
          </w:p>
        </w:tc>
        <w:tc>
          <w:tcPr>
            <w:tcW w:w="3579" w:type="dxa"/>
            <w:gridSpan w:val="2"/>
          </w:tcPr>
          <w:p w:rsidR="001D1399" w:rsidRPr="00B57C08" w:rsidRDefault="001D1399" w:rsidP="00B57C08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gridSpan w:val="2"/>
          </w:tcPr>
          <w:p w:rsidR="001D1399" w:rsidRPr="00B57C08" w:rsidRDefault="001D1399" w:rsidP="00B57C08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2690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реорганизация юридического лица форме преобразования</w:t>
            </w:r>
          </w:p>
        </w:tc>
        <w:tc>
          <w:tcPr>
            <w:tcW w:w="3579" w:type="dxa"/>
            <w:gridSpan w:val="2"/>
          </w:tcPr>
          <w:p w:rsidR="001D1399" w:rsidRPr="00B57C08" w:rsidRDefault="001D1399" w:rsidP="00B57C08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B57C08">
              <w:rPr>
                <w:rFonts w:ascii="Times New Roman" w:hAnsi="Times New Roman" w:cs="Times New Roman"/>
                <w:i/>
              </w:rPr>
              <w:t>(старая организационно-правовая форма)</w:t>
            </w:r>
          </w:p>
        </w:tc>
        <w:tc>
          <w:tcPr>
            <w:tcW w:w="3579" w:type="dxa"/>
            <w:gridSpan w:val="2"/>
          </w:tcPr>
          <w:p w:rsidR="001D1399" w:rsidRPr="00B57C08" w:rsidRDefault="001D1399" w:rsidP="00B57C08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B57C08">
              <w:rPr>
                <w:rFonts w:ascii="Times New Roman" w:hAnsi="Times New Roman" w:cs="Times New Roman"/>
                <w:i/>
              </w:rPr>
              <w:t>(новая организационно-правовая форма)</w:t>
            </w:r>
          </w:p>
        </w:tc>
      </w:tr>
      <w:tr w:rsidR="001D1399" w:rsidRPr="00877381" w:rsidTr="00B57C08">
        <w:tc>
          <w:tcPr>
            <w:tcW w:w="2690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изменение наименования юридического лица</w:t>
            </w:r>
          </w:p>
        </w:tc>
        <w:tc>
          <w:tcPr>
            <w:tcW w:w="3579" w:type="dxa"/>
            <w:gridSpan w:val="2"/>
          </w:tcPr>
          <w:p w:rsidR="001D1399" w:rsidRPr="00B57C08" w:rsidRDefault="001D1399" w:rsidP="00B57C08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B57C08">
              <w:rPr>
                <w:rFonts w:ascii="Times New Roman" w:hAnsi="Times New Roman" w:cs="Times New Roman"/>
                <w:i/>
              </w:rPr>
              <w:t>(старое наименование)</w:t>
            </w:r>
          </w:p>
        </w:tc>
        <w:tc>
          <w:tcPr>
            <w:tcW w:w="3579" w:type="dxa"/>
            <w:gridSpan w:val="2"/>
          </w:tcPr>
          <w:p w:rsidR="001D1399" w:rsidRPr="00B57C08" w:rsidRDefault="001D1399" w:rsidP="00B57C08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B57C08">
              <w:rPr>
                <w:rFonts w:ascii="Times New Roman" w:hAnsi="Times New Roman" w:cs="Times New Roman"/>
                <w:i/>
              </w:rPr>
              <w:t>(новое наименование)</w:t>
            </w:r>
          </w:p>
        </w:tc>
      </w:tr>
      <w:tr w:rsidR="001D1399" w:rsidRPr="00877381" w:rsidTr="00B57C08">
        <w:tc>
          <w:tcPr>
            <w:tcW w:w="2690" w:type="dxa"/>
            <w:vMerge w:val="restart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изменение типа розничного рынка</w:t>
            </w:r>
          </w:p>
        </w:tc>
        <w:tc>
          <w:tcPr>
            <w:tcW w:w="3579" w:type="dxa"/>
            <w:gridSpan w:val="2"/>
          </w:tcPr>
          <w:p w:rsidR="001D1399" w:rsidRPr="00B57C08" w:rsidRDefault="001D1399" w:rsidP="00B57C08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B57C08">
              <w:rPr>
                <w:rFonts w:ascii="Times New Roman" w:hAnsi="Times New Roman" w:cs="Times New Roman"/>
                <w:i/>
              </w:rPr>
              <w:t>старый тип рынка (отметить нужное)</w:t>
            </w:r>
          </w:p>
        </w:tc>
        <w:tc>
          <w:tcPr>
            <w:tcW w:w="3579" w:type="dxa"/>
            <w:gridSpan w:val="2"/>
          </w:tcPr>
          <w:p w:rsidR="001D1399" w:rsidRPr="00B57C08" w:rsidRDefault="001D1399" w:rsidP="00B57C08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  <w:i/>
              </w:rPr>
              <w:t>новый тип рынка (отметить нужное)</w:t>
            </w:r>
          </w:p>
        </w:tc>
      </w:tr>
      <w:tr w:rsidR="001D1399" w:rsidRPr="00877381" w:rsidTr="00B57C08">
        <w:tc>
          <w:tcPr>
            <w:tcW w:w="2690" w:type="dxa"/>
            <w:vMerge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универсальный</w:t>
            </w:r>
          </w:p>
        </w:tc>
        <w:tc>
          <w:tcPr>
            <w:tcW w:w="1026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53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универсальный</w:t>
            </w:r>
          </w:p>
        </w:tc>
        <w:tc>
          <w:tcPr>
            <w:tcW w:w="1026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i/>
              </w:rPr>
            </w:pPr>
          </w:p>
        </w:tc>
      </w:tr>
      <w:tr w:rsidR="001D1399" w:rsidRPr="00877381" w:rsidTr="00B57C08">
        <w:tc>
          <w:tcPr>
            <w:tcW w:w="2690" w:type="dxa"/>
            <w:vMerge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специализированный</w:t>
            </w:r>
          </w:p>
        </w:tc>
        <w:tc>
          <w:tcPr>
            <w:tcW w:w="1026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53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специализированный</w:t>
            </w:r>
          </w:p>
        </w:tc>
        <w:tc>
          <w:tcPr>
            <w:tcW w:w="1026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i/>
              </w:rPr>
            </w:pPr>
          </w:p>
        </w:tc>
      </w:tr>
      <w:tr w:rsidR="001D1399" w:rsidRPr="00877381" w:rsidTr="00B57C08">
        <w:tc>
          <w:tcPr>
            <w:tcW w:w="2690" w:type="dxa"/>
            <w:vMerge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сельскохозяйственный</w:t>
            </w:r>
          </w:p>
        </w:tc>
        <w:tc>
          <w:tcPr>
            <w:tcW w:w="1026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сельскохозяйственный</w:t>
            </w:r>
          </w:p>
        </w:tc>
        <w:tc>
          <w:tcPr>
            <w:tcW w:w="1026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2690" w:type="dxa"/>
            <w:vMerge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сельскохозяйственный кооперативный</w:t>
            </w:r>
          </w:p>
        </w:tc>
        <w:tc>
          <w:tcPr>
            <w:tcW w:w="1026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53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сельскохозяйственный кооперативный</w:t>
            </w:r>
          </w:p>
        </w:tc>
        <w:tc>
          <w:tcPr>
            <w:tcW w:w="1026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i/>
              </w:rPr>
            </w:pPr>
          </w:p>
        </w:tc>
      </w:tr>
    </w:tbl>
    <w:p w:rsidR="001D1399" w:rsidRPr="00877381" w:rsidRDefault="001D1399" w:rsidP="009A4087">
      <w:pPr>
        <w:pStyle w:val="NoSpacing"/>
        <w:ind w:firstLine="0"/>
        <w:rPr>
          <w:rFonts w:ascii="Times New Roman" w:hAnsi="Times New Roman" w:cs="Times New Roman"/>
          <w:sz w:val="20"/>
          <w:szCs w:val="20"/>
        </w:rPr>
      </w:pPr>
    </w:p>
    <w:p w:rsidR="001D1399" w:rsidRPr="009A4087" w:rsidRDefault="001D1399" w:rsidP="009A4087">
      <w:pPr>
        <w:pStyle w:val="NoSpacing"/>
        <w:ind w:firstLine="0"/>
        <w:rPr>
          <w:rFonts w:ascii="Times New Roman" w:hAnsi="Times New Roman" w:cs="Times New Roman"/>
          <w:sz w:val="28"/>
          <w:szCs w:val="28"/>
        </w:rPr>
      </w:pPr>
      <w:r w:rsidRPr="00877381">
        <w:rPr>
          <w:rFonts w:ascii="Times New Roman" w:hAnsi="Times New Roman" w:cs="Times New Roman"/>
        </w:rPr>
        <w:tab/>
      </w:r>
      <w:r w:rsidRPr="009A4087">
        <w:rPr>
          <w:rFonts w:ascii="Times New Roman" w:hAnsi="Times New Roman" w:cs="Times New Roman"/>
          <w:sz w:val="28"/>
          <w:szCs w:val="28"/>
        </w:rPr>
        <w:t>Приложение:</w:t>
      </w:r>
    </w:p>
    <w:p w:rsidR="001D1399" w:rsidRPr="00877381" w:rsidRDefault="001D1399" w:rsidP="009A4087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1._____________________________</w:t>
      </w:r>
    </w:p>
    <w:p w:rsidR="001D1399" w:rsidRPr="00877381" w:rsidRDefault="001D1399" w:rsidP="009A4087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2._____________________________</w:t>
      </w:r>
    </w:p>
    <w:p w:rsidR="001D1399" w:rsidRPr="00877381" w:rsidRDefault="001D1399" w:rsidP="009A4087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3._____________________________</w:t>
      </w:r>
    </w:p>
    <w:p w:rsidR="001D1399" w:rsidRPr="00877381" w:rsidRDefault="001D1399" w:rsidP="009A4087">
      <w:pPr>
        <w:pStyle w:val="NoSpacing"/>
        <w:ind w:firstLine="0"/>
        <w:rPr>
          <w:rFonts w:ascii="Times New Roman" w:hAnsi="Times New Roman" w:cs="Times New Roman"/>
        </w:rPr>
      </w:pPr>
    </w:p>
    <w:p w:rsidR="001D1399" w:rsidRPr="009A4087" w:rsidRDefault="001D1399" w:rsidP="009A4087">
      <w:pPr>
        <w:pStyle w:val="NoSpacing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9A4087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прошу  </w:t>
      </w:r>
    </w:p>
    <w:p w:rsidR="001D1399" w:rsidRPr="009A4087" w:rsidRDefault="001D1399" w:rsidP="009A4087">
      <w:pPr>
        <w:pStyle w:val="NoSpacing"/>
        <w:ind w:firstLine="0"/>
        <w:rPr>
          <w:rFonts w:ascii="Times New Roman" w:hAnsi="Times New Roman" w:cs="Times New Roman"/>
          <w:sz w:val="28"/>
          <w:szCs w:val="28"/>
        </w:rPr>
      </w:pPr>
      <w:r w:rsidRPr="009A4087">
        <w:rPr>
          <w:rFonts w:ascii="Times New Roman" w:hAnsi="Times New Roman" w:cs="Times New Roman"/>
          <w:sz w:val="28"/>
          <w:szCs w:val="28"/>
        </w:rPr>
        <w:t>(выбрать один из способов получения результата):</w:t>
      </w:r>
    </w:p>
    <w:p w:rsidR="001D1399" w:rsidRPr="00877381" w:rsidRDefault="001D1399" w:rsidP="009A4087">
      <w:pPr>
        <w:pStyle w:val="NoSpacing"/>
        <w:ind w:firstLine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8889"/>
      </w:tblGrid>
      <w:tr w:rsidR="001D1399" w:rsidRPr="00877381" w:rsidTr="00B57C08">
        <w:tc>
          <w:tcPr>
            <w:tcW w:w="959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89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 xml:space="preserve">Выдать в Администрации </w:t>
            </w:r>
          </w:p>
        </w:tc>
      </w:tr>
      <w:tr w:rsidR="001D1399" w:rsidRPr="00877381" w:rsidTr="00B57C08">
        <w:tc>
          <w:tcPr>
            <w:tcW w:w="959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89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Выдать в многофункциональном центре</w:t>
            </w:r>
          </w:p>
        </w:tc>
      </w:tr>
      <w:tr w:rsidR="001D1399" w:rsidRPr="00877381" w:rsidTr="00B57C08">
        <w:tc>
          <w:tcPr>
            <w:tcW w:w="959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89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Направить почтовым отправлением по адресу________________________________</w:t>
            </w: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  <w:r w:rsidRPr="00877381">
        <w:rPr>
          <w:rFonts w:ascii="Times New Roman" w:hAnsi="Times New Roman" w:cs="Times New Roman"/>
          <w:color w:val="00000A"/>
          <w:lang w:eastAsia="zh-CN"/>
        </w:rPr>
        <w:t>_________________             ______________________________________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vertAlign w:val="superscript"/>
          <w:lang w:eastAsia="zh-CN"/>
        </w:rPr>
      </w:pPr>
      <w:r w:rsidRPr="00877381">
        <w:rPr>
          <w:rFonts w:ascii="Times New Roman" w:hAnsi="Times New Roman" w:cs="Times New Roman"/>
          <w:color w:val="00000A"/>
          <w:lang w:eastAsia="zh-CN"/>
        </w:rPr>
        <w:t xml:space="preserve"> </w:t>
      </w:r>
      <w:r w:rsidRPr="00877381">
        <w:rPr>
          <w:rFonts w:ascii="Times New Roman" w:hAnsi="Times New Roman" w:cs="Times New Roman"/>
          <w:color w:val="00000A"/>
          <w:lang w:eastAsia="zh-CN"/>
        </w:rPr>
        <w:tab/>
      </w:r>
      <w:r w:rsidRPr="00877381">
        <w:rPr>
          <w:rFonts w:ascii="Times New Roman" w:hAnsi="Times New Roman" w:cs="Times New Roman"/>
          <w:color w:val="00000A"/>
          <w:vertAlign w:val="superscript"/>
          <w:lang w:eastAsia="zh-CN"/>
        </w:rPr>
        <w:t xml:space="preserve">     (подпись)                      </w:t>
      </w:r>
      <w:r w:rsidRPr="00877381">
        <w:rPr>
          <w:rFonts w:ascii="Times New Roman" w:hAnsi="Times New Roman" w:cs="Times New Roman"/>
          <w:color w:val="00000A"/>
          <w:vertAlign w:val="superscript"/>
          <w:lang w:eastAsia="zh-CN"/>
        </w:rPr>
        <w:tab/>
      </w:r>
      <w:r w:rsidRPr="00877381">
        <w:rPr>
          <w:rFonts w:ascii="Times New Roman" w:hAnsi="Times New Roman" w:cs="Times New Roman"/>
          <w:color w:val="00000A"/>
          <w:vertAlign w:val="superscript"/>
          <w:lang w:eastAsia="zh-CN"/>
        </w:rPr>
        <w:tab/>
      </w:r>
      <w:r w:rsidRPr="00877381">
        <w:rPr>
          <w:rFonts w:ascii="Times New Roman" w:hAnsi="Times New Roman" w:cs="Times New Roman"/>
          <w:color w:val="00000A"/>
          <w:vertAlign w:val="superscript"/>
          <w:lang w:eastAsia="zh-CN"/>
        </w:rPr>
        <w:tab/>
      </w:r>
      <w:r w:rsidRPr="00877381">
        <w:rPr>
          <w:rFonts w:ascii="Times New Roman" w:hAnsi="Times New Roman" w:cs="Times New Roman"/>
          <w:color w:val="00000A"/>
          <w:vertAlign w:val="superscript"/>
          <w:lang w:eastAsia="zh-CN"/>
        </w:rPr>
        <w:tab/>
        <w:t xml:space="preserve">    (Ф.И.О.)</w:t>
      </w:r>
    </w:p>
    <w:p w:rsidR="001D1399" w:rsidRPr="009A4087" w:rsidRDefault="001D1399" w:rsidP="00877381">
      <w:pPr>
        <w:pStyle w:val="NoSpacing"/>
        <w:rPr>
          <w:rFonts w:ascii="Times New Roman" w:hAnsi="Times New Roman" w:cs="Times New Roman"/>
          <w:color w:val="00000A"/>
          <w:sz w:val="28"/>
          <w:szCs w:val="28"/>
          <w:lang w:eastAsia="zh-CN"/>
        </w:rPr>
      </w:pPr>
      <w:r w:rsidRPr="009A4087">
        <w:rPr>
          <w:rFonts w:ascii="Times New Roman" w:hAnsi="Times New Roman" w:cs="Times New Roman"/>
          <w:color w:val="00000A"/>
          <w:sz w:val="28"/>
          <w:szCs w:val="28"/>
          <w:lang w:eastAsia="zh-CN"/>
        </w:rPr>
        <w:t>Печать юридического лица (при наличии)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  <w:r w:rsidRPr="00877381">
        <w:rPr>
          <w:rFonts w:ascii="Times New Roman" w:hAnsi="Times New Roman" w:cs="Times New Roman"/>
          <w:color w:val="00000A"/>
          <w:lang w:eastAsia="zh-CN"/>
        </w:rPr>
        <w:t>«___» ___________________ 20__ г.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3936"/>
        <w:gridCol w:w="414"/>
        <w:gridCol w:w="5392"/>
        <w:gridCol w:w="106"/>
      </w:tblGrid>
      <w:tr w:rsidR="001D1399" w:rsidRPr="00877381" w:rsidTr="00B57C08">
        <w:tc>
          <w:tcPr>
            <w:tcW w:w="3936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2" w:type="dxa"/>
            <w:gridSpan w:val="3"/>
          </w:tcPr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ПРИЛОЖЕНИЕ № 6</w:t>
            </w:r>
          </w:p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i/>
                <w:strike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</w:p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«Выдача разрешения (дубликата или копии разрешения) на право организации розничного рынка»</w:t>
            </w:r>
          </w:p>
        </w:tc>
      </w:tr>
      <w:tr w:rsidR="001D1399" w:rsidRPr="00877381" w:rsidTr="00B57C08">
        <w:tc>
          <w:tcPr>
            <w:tcW w:w="3936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2" w:type="dxa"/>
            <w:gridSpan w:val="3"/>
          </w:tcPr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  <w:tr w:rsidR="001D1399" w:rsidRPr="00877381" w:rsidTr="00B45F37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53" w:type="dxa"/>
        </w:trPr>
        <w:tc>
          <w:tcPr>
            <w:tcW w:w="4350" w:type="dxa"/>
            <w:gridSpan w:val="2"/>
          </w:tcPr>
          <w:p w:rsidR="001D1399" w:rsidRPr="006F26C5" w:rsidRDefault="001D1399" w:rsidP="00877381">
            <w:pPr>
              <w:pStyle w:val="NoSpacing"/>
              <w:rPr>
                <w:rFonts w:ascii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6F26C5">
              <w:rPr>
                <w:rFonts w:ascii="Times New Roman" w:hAnsi="Times New Roman" w:cs="Times New Roman"/>
                <w:kern w:val="2"/>
                <w:sz w:val="28"/>
                <w:szCs w:val="28"/>
                <w:lang w:eastAsia="zh-CN"/>
              </w:rPr>
              <w:t>(Бланк Администрации)</w:t>
            </w:r>
          </w:p>
          <w:p w:rsidR="001D1399" w:rsidRPr="00877381" w:rsidRDefault="001D1399" w:rsidP="00877381">
            <w:pPr>
              <w:pStyle w:val="NoSpacing"/>
              <w:rPr>
                <w:rFonts w:ascii="Times New Roman" w:hAnsi="Times New Roman" w:cs="Times New Roman"/>
                <w:kern w:val="2"/>
                <w:lang w:eastAsia="zh-CN"/>
              </w:rPr>
            </w:pPr>
          </w:p>
          <w:p w:rsidR="001D1399" w:rsidRPr="00877381" w:rsidRDefault="001D1399" w:rsidP="00877381">
            <w:pPr>
              <w:pStyle w:val="NoSpacing"/>
              <w:rPr>
                <w:rFonts w:ascii="Times New Roman" w:hAnsi="Times New Roman" w:cs="Times New Roman"/>
                <w:kern w:val="2"/>
                <w:lang w:eastAsia="zh-CN"/>
              </w:rPr>
            </w:pPr>
            <w:r w:rsidRPr="00877381">
              <w:rPr>
                <w:rFonts w:ascii="Times New Roman" w:hAnsi="Times New Roman" w:cs="Times New Roman"/>
                <w:kern w:val="2"/>
                <w:lang w:eastAsia="zh-CN"/>
              </w:rPr>
              <w:t>____________ №_____________</w:t>
            </w:r>
          </w:p>
        </w:tc>
        <w:tc>
          <w:tcPr>
            <w:tcW w:w="5392" w:type="dxa"/>
          </w:tcPr>
          <w:p w:rsidR="001D1399" w:rsidRPr="00877381" w:rsidRDefault="001D1399" w:rsidP="00877381">
            <w:pPr>
              <w:pStyle w:val="NoSpacing"/>
              <w:rPr>
                <w:rFonts w:ascii="Times New Roman" w:hAnsi="Times New Roman" w:cs="Times New Roman"/>
                <w:kern w:val="2"/>
                <w:lang w:bidi="hi-IN"/>
              </w:rPr>
            </w:pPr>
          </w:p>
          <w:p w:rsidR="001D1399" w:rsidRPr="00877381" w:rsidRDefault="001D1399" w:rsidP="00877381">
            <w:pPr>
              <w:pStyle w:val="NoSpacing"/>
              <w:rPr>
                <w:rFonts w:ascii="Times New Roman" w:hAnsi="Times New Roman" w:cs="Times New Roman"/>
                <w:kern w:val="2"/>
                <w:lang w:bidi="hi-IN"/>
              </w:rPr>
            </w:pPr>
          </w:p>
          <w:p w:rsidR="001D1399" w:rsidRDefault="001D1399" w:rsidP="006F26C5">
            <w:pPr>
              <w:pStyle w:val="NoSpacing"/>
              <w:ind w:firstLine="0"/>
              <w:rPr>
                <w:rFonts w:ascii="Times New Roman" w:hAnsi="Times New Roman" w:cs="Times New Roman"/>
                <w:kern w:val="2"/>
                <w:lang w:bidi="hi-IN"/>
              </w:rPr>
            </w:pPr>
            <w:r w:rsidRPr="00877381">
              <w:rPr>
                <w:rFonts w:ascii="Times New Roman" w:hAnsi="Times New Roman" w:cs="Times New Roman"/>
                <w:kern w:val="2"/>
                <w:lang w:bidi="hi-IN"/>
              </w:rPr>
              <w:t xml:space="preserve">____________________________________________ сведения о заявителе (полное наименование, </w:t>
            </w:r>
          </w:p>
          <w:p w:rsidR="001D1399" w:rsidRPr="00877381" w:rsidRDefault="001D1399" w:rsidP="006F26C5">
            <w:pPr>
              <w:pStyle w:val="NoSpacing"/>
              <w:ind w:firstLine="0"/>
              <w:rPr>
                <w:rFonts w:ascii="Times New Roman" w:eastAsia="NSimSun" w:hAnsi="Times New Roman" w:cs="Times New Roman"/>
                <w:kern w:val="2"/>
                <w:sz w:val="20"/>
                <w:lang w:eastAsia="zh-CN" w:bidi="hi-IN"/>
              </w:rPr>
            </w:pPr>
            <w:r w:rsidRPr="00877381">
              <w:rPr>
                <w:rFonts w:ascii="Times New Roman" w:hAnsi="Times New Roman" w:cs="Times New Roman"/>
                <w:kern w:val="2"/>
                <w:lang w:bidi="hi-IN"/>
              </w:rPr>
              <w:t>адрес места нахождения, почтовый адрес)</w:t>
            </w: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  <w:kern w:val="2"/>
          <w:lang w:eastAsia="zh-CN"/>
        </w:rPr>
      </w:pPr>
    </w:p>
    <w:p w:rsidR="001D1399" w:rsidRPr="006F26C5" w:rsidRDefault="001D1399" w:rsidP="006F26C5">
      <w:pPr>
        <w:pStyle w:val="NoSpacing"/>
        <w:ind w:firstLine="0"/>
        <w:jc w:val="center"/>
        <w:rPr>
          <w:rFonts w:ascii="Times New Roman" w:hAnsi="Times New Roman" w:cs="Times New Roman"/>
          <w:b/>
          <w:kern w:val="2"/>
          <w:sz w:val="28"/>
          <w:szCs w:val="28"/>
          <w:lang w:bidi="hi-IN"/>
        </w:rPr>
      </w:pPr>
      <w:r w:rsidRPr="006F26C5">
        <w:rPr>
          <w:rFonts w:ascii="Times New Roman" w:hAnsi="Times New Roman" w:cs="Times New Roman"/>
          <w:b/>
          <w:kern w:val="2"/>
          <w:sz w:val="28"/>
          <w:szCs w:val="28"/>
          <w:lang w:bidi="hi-IN"/>
        </w:rPr>
        <w:t>Уведомление</w:t>
      </w:r>
    </w:p>
    <w:p w:rsidR="001D1399" w:rsidRPr="006F26C5" w:rsidRDefault="001D1399" w:rsidP="006F26C5">
      <w:pPr>
        <w:pStyle w:val="NoSpacing"/>
        <w:ind w:firstLine="0"/>
        <w:jc w:val="center"/>
        <w:rPr>
          <w:rFonts w:ascii="Times New Roman" w:hAnsi="Times New Roman" w:cs="Times New Roman"/>
          <w:kern w:val="2"/>
          <w:sz w:val="28"/>
          <w:szCs w:val="28"/>
          <w:lang w:bidi="hi-IN"/>
        </w:rPr>
      </w:pPr>
      <w:r w:rsidRPr="006F26C5">
        <w:rPr>
          <w:rFonts w:ascii="Times New Roman" w:hAnsi="Times New Roman" w:cs="Times New Roman"/>
          <w:b/>
          <w:kern w:val="2"/>
          <w:sz w:val="28"/>
          <w:szCs w:val="28"/>
          <w:lang w:bidi="hi-IN"/>
        </w:rPr>
        <w:t>об отказе в приеме документов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kern w:val="2"/>
          <w:lang w:bidi="hi-IN"/>
        </w:rPr>
      </w:pPr>
    </w:p>
    <w:p w:rsidR="001D1399" w:rsidRPr="00877381" w:rsidRDefault="001D1399" w:rsidP="00EC1B08">
      <w:pPr>
        <w:pStyle w:val="NoSpacing"/>
        <w:ind w:firstLine="0"/>
        <w:rPr>
          <w:rFonts w:ascii="Times New Roman" w:hAnsi="Times New Roman" w:cs="Times New Roman"/>
          <w:kern w:val="2"/>
          <w:lang w:eastAsia="zh-CN" w:bidi="hi-IN"/>
        </w:rPr>
      </w:pPr>
      <w:r>
        <w:rPr>
          <w:rFonts w:ascii="Times New Roman" w:eastAsia="NSimSun" w:hAnsi="Times New Roman" w:cs="Times New Roman"/>
          <w:kern w:val="2"/>
          <w:lang w:eastAsia="zh-CN" w:bidi="hi-IN"/>
        </w:rPr>
        <w:tab/>
      </w:r>
      <w:r w:rsidRPr="00877381">
        <w:rPr>
          <w:rFonts w:ascii="Times New Roman" w:eastAsia="NSimSun" w:hAnsi="Times New Roman" w:cs="Times New Roman"/>
          <w:kern w:val="2"/>
          <w:lang w:eastAsia="zh-CN" w:bidi="hi-IN"/>
        </w:rPr>
        <w:t>Вам</w:t>
      </w:r>
      <w:r w:rsidRPr="00877381">
        <w:rPr>
          <w:rFonts w:ascii="Times New Roman" w:hAnsi="Times New Roman" w:cs="Times New Roman"/>
          <w:kern w:val="2"/>
          <w:lang w:eastAsia="zh-CN" w:bidi="hi-IN"/>
        </w:rPr>
        <w:t xml:space="preserve"> </w:t>
      </w:r>
      <w:r w:rsidRPr="00877381">
        <w:rPr>
          <w:rFonts w:ascii="Times New Roman" w:eastAsia="NSimSun" w:hAnsi="Times New Roman" w:cs="Times New Roman"/>
          <w:kern w:val="2"/>
          <w:lang w:eastAsia="zh-CN" w:bidi="hi-IN"/>
        </w:rPr>
        <w:t>отказано</w:t>
      </w:r>
      <w:r w:rsidRPr="00877381">
        <w:rPr>
          <w:rFonts w:ascii="Times New Roman" w:hAnsi="Times New Roman" w:cs="Times New Roman"/>
          <w:kern w:val="2"/>
          <w:lang w:eastAsia="zh-CN" w:bidi="hi-IN"/>
        </w:rPr>
        <w:t xml:space="preserve"> </w:t>
      </w:r>
      <w:r w:rsidRPr="00877381">
        <w:rPr>
          <w:rFonts w:ascii="Times New Roman" w:eastAsia="NSimSun" w:hAnsi="Times New Roman" w:cs="Times New Roman"/>
          <w:kern w:val="2"/>
          <w:lang w:eastAsia="zh-CN" w:bidi="hi-IN"/>
        </w:rPr>
        <w:t>в</w:t>
      </w:r>
      <w:r w:rsidRPr="00877381">
        <w:rPr>
          <w:rFonts w:ascii="Times New Roman" w:hAnsi="Times New Roman" w:cs="Times New Roman"/>
          <w:kern w:val="2"/>
          <w:lang w:eastAsia="zh-CN" w:bidi="hi-IN"/>
        </w:rPr>
        <w:t xml:space="preserve"> </w:t>
      </w:r>
      <w:r w:rsidRPr="00877381">
        <w:rPr>
          <w:rFonts w:ascii="Times New Roman" w:eastAsia="NSimSun" w:hAnsi="Times New Roman" w:cs="Times New Roman"/>
          <w:kern w:val="2"/>
          <w:lang w:eastAsia="zh-CN" w:bidi="hi-IN"/>
        </w:rPr>
        <w:t>приеме</w:t>
      </w:r>
      <w:r w:rsidRPr="00877381">
        <w:rPr>
          <w:rFonts w:ascii="Times New Roman" w:hAnsi="Times New Roman" w:cs="Times New Roman"/>
          <w:kern w:val="2"/>
          <w:lang w:eastAsia="zh-CN" w:bidi="hi-IN"/>
        </w:rPr>
        <w:t xml:space="preserve"> </w:t>
      </w:r>
      <w:r w:rsidRPr="00877381">
        <w:rPr>
          <w:rFonts w:ascii="Times New Roman" w:eastAsia="NSimSun" w:hAnsi="Times New Roman" w:cs="Times New Roman"/>
          <w:kern w:val="2"/>
          <w:lang w:eastAsia="zh-CN" w:bidi="hi-IN"/>
        </w:rPr>
        <w:t>документов,</w:t>
      </w:r>
      <w:r w:rsidRPr="00877381">
        <w:rPr>
          <w:rFonts w:ascii="Times New Roman" w:hAnsi="Times New Roman" w:cs="Times New Roman"/>
          <w:kern w:val="2"/>
          <w:lang w:eastAsia="zh-CN" w:bidi="hi-IN"/>
        </w:rPr>
        <w:t xml:space="preserve"> </w:t>
      </w:r>
      <w:r w:rsidRPr="00877381">
        <w:rPr>
          <w:rFonts w:ascii="Times New Roman" w:eastAsia="NSimSun" w:hAnsi="Times New Roman" w:cs="Times New Roman"/>
          <w:kern w:val="2"/>
          <w:lang w:eastAsia="zh-CN" w:bidi="hi-IN"/>
        </w:rPr>
        <w:t>представленных</w:t>
      </w:r>
      <w:r w:rsidRPr="00877381">
        <w:rPr>
          <w:rFonts w:ascii="Times New Roman" w:hAnsi="Times New Roman" w:cs="Times New Roman"/>
          <w:kern w:val="2"/>
          <w:lang w:eastAsia="zh-CN" w:bidi="hi-IN"/>
        </w:rPr>
        <w:t xml:space="preserve"> </w:t>
      </w:r>
      <w:r w:rsidRPr="00877381">
        <w:rPr>
          <w:rFonts w:ascii="Times New Roman" w:eastAsia="NSimSun" w:hAnsi="Times New Roman" w:cs="Times New Roman"/>
          <w:kern w:val="2"/>
          <w:lang w:eastAsia="zh-CN" w:bidi="hi-IN"/>
        </w:rPr>
        <w:t>для</w:t>
      </w:r>
      <w:r w:rsidRPr="00877381">
        <w:rPr>
          <w:rFonts w:ascii="Times New Roman" w:hAnsi="Times New Roman" w:cs="Times New Roman"/>
          <w:kern w:val="2"/>
          <w:lang w:eastAsia="zh-CN" w:bidi="hi-IN"/>
        </w:rPr>
        <w:t xml:space="preserve"> предоставления </w:t>
      </w:r>
      <w:r w:rsidRPr="00877381">
        <w:rPr>
          <w:rFonts w:ascii="Times New Roman" w:eastAsia="NSimSun" w:hAnsi="Times New Roman" w:cs="Times New Roman"/>
          <w:kern w:val="2"/>
          <w:lang w:eastAsia="zh-CN" w:bidi="hi-IN"/>
        </w:rPr>
        <w:t>муниципальной</w:t>
      </w:r>
      <w:r w:rsidRPr="00877381">
        <w:rPr>
          <w:rFonts w:ascii="Times New Roman" w:hAnsi="Times New Roman" w:cs="Times New Roman"/>
          <w:kern w:val="2"/>
          <w:lang w:eastAsia="zh-CN" w:bidi="hi-IN"/>
        </w:rPr>
        <w:t xml:space="preserve"> </w:t>
      </w:r>
      <w:r w:rsidRPr="00877381">
        <w:rPr>
          <w:rFonts w:ascii="Times New Roman" w:eastAsia="NSimSun" w:hAnsi="Times New Roman" w:cs="Times New Roman"/>
          <w:kern w:val="2"/>
          <w:lang w:eastAsia="zh-CN" w:bidi="hi-IN"/>
        </w:rPr>
        <w:t>услуги</w:t>
      </w:r>
      <w:r w:rsidRPr="00877381">
        <w:rPr>
          <w:rFonts w:ascii="Times New Roman" w:hAnsi="Times New Roman" w:cs="Times New Roman"/>
          <w:kern w:val="2"/>
          <w:lang w:eastAsia="zh-CN" w:bidi="hi-IN"/>
        </w:rPr>
        <w:t xml:space="preserve"> </w:t>
      </w:r>
      <w:r w:rsidRPr="00877381">
        <w:rPr>
          <w:rFonts w:ascii="Times New Roman" w:hAnsi="Times New Roman" w:cs="Times New Roman"/>
        </w:rPr>
        <w:t>«Выдача разрешения (дубликата или копии разрешения) на право организации розничного рынка», в</w:t>
      </w:r>
    </w:p>
    <w:p w:rsidR="001D1399" w:rsidRPr="00877381" w:rsidRDefault="001D1399" w:rsidP="00EC1B08">
      <w:pPr>
        <w:pStyle w:val="NoSpacing"/>
        <w:ind w:firstLine="0"/>
        <w:rPr>
          <w:rFonts w:ascii="Times New Roman" w:hAnsi="Times New Roman" w:cs="Times New Roman"/>
          <w:kern w:val="2"/>
          <w:lang w:eastAsia="zh-CN" w:bidi="hi-IN"/>
        </w:rPr>
      </w:pPr>
      <w:r w:rsidRPr="00877381">
        <w:rPr>
          <w:rFonts w:ascii="Times New Roman" w:hAnsi="Times New Roman" w:cs="Times New Roman"/>
          <w:kern w:val="2"/>
          <w:lang w:eastAsia="zh-CN" w:bidi="hi-IN"/>
        </w:rPr>
        <w:t>____________________________________________________________________</w:t>
      </w:r>
    </w:p>
    <w:p w:rsidR="001D1399" w:rsidRPr="00877381" w:rsidRDefault="001D1399" w:rsidP="00EC1B08">
      <w:pPr>
        <w:pStyle w:val="NoSpacing"/>
        <w:ind w:firstLine="0"/>
        <w:rPr>
          <w:rFonts w:ascii="Times New Roman" w:eastAsia="NSimSun" w:hAnsi="Times New Roman" w:cs="Times New Roman"/>
          <w:kern w:val="2"/>
          <w:lang w:eastAsia="zh-CN" w:bidi="hi-IN"/>
        </w:rPr>
      </w:pPr>
      <w:r w:rsidRPr="00877381">
        <w:rPr>
          <w:rFonts w:ascii="Times New Roman" w:hAnsi="Times New Roman" w:cs="Times New Roman"/>
          <w:kern w:val="2"/>
          <w:lang w:eastAsia="zh-CN" w:bidi="hi-IN"/>
        </w:rPr>
        <w:t>_________________________________________________________________</w:t>
      </w:r>
      <w:r w:rsidRPr="00877381">
        <w:rPr>
          <w:rFonts w:ascii="Times New Roman" w:eastAsia="NSimSun" w:hAnsi="Times New Roman" w:cs="Times New Roman"/>
          <w:kern w:val="2"/>
          <w:lang w:eastAsia="zh-CN" w:bidi="hi-IN"/>
        </w:rPr>
        <w:t>______________</w:t>
      </w:r>
    </w:p>
    <w:p w:rsidR="001D1399" w:rsidRPr="00EC1B08" w:rsidRDefault="001D1399" w:rsidP="00EC1B08">
      <w:pPr>
        <w:pStyle w:val="NoSpacing"/>
        <w:ind w:firstLine="0"/>
        <w:jc w:val="center"/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</w:pPr>
      <w:r w:rsidRPr="00EC1B08"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  <w:t>(указать</w:t>
      </w:r>
      <w:r w:rsidRPr="00EC1B08">
        <w:rPr>
          <w:rFonts w:ascii="Times New Roman" w:hAnsi="Times New Roman" w:cs="Times New Roman"/>
          <w:kern w:val="2"/>
          <w:sz w:val="23"/>
          <w:szCs w:val="23"/>
          <w:lang w:eastAsia="zh-CN" w:bidi="hi-IN"/>
        </w:rPr>
        <w:t xml:space="preserve"> </w:t>
      </w:r>
      <w:r w:rsidRPr="00EC1B08"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  <w:t>орган</w:t>
      </w:r>
      <w:r w:rsidRPr="00EC1B08">
        <w:rPr>
          <w:rFonts w:ascii="Times New Roman" w:hAnsi="Times New Roman" w:cs="Times New Roman"/>
          <w:kern w:val="2"/>
          <w:sz w:val="23"/>
          <w:szCs w:val="23"/>
          <w:lang w:eastAsia="zh-CN" w:bidi="hi-IN"/>
        </w:rPr>
        <w:t xml:space="preserve">, </w:t>
      </w:r>
      <w:r w:rsidRPr="00EC1B08"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  <w:t>в</w:t>
      </w:r>
      <w:r w:rsidRPr="00EC1B08">
        <w:rPr>
          <w:rFonts w:ascii="Times New Roman" w:hAnsi="Times New Roman" w:cs="Times New Roman"/>
          <w:kern w:val="2"/>
          <w:sz w:val="23"/>
          <w:szCs w:val="23"/>
          <w:lang w:eastAsia="zh-CN" w:bidi="hi-IN"/>
        </w:rPr>
        <w:t xml:space="preserve"> </w:t>
      </w:r>
      <w:r w:rsidRPr="00EC1B08"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  <w:t>который</w:t>
      </w:r>
      <w:r w:rsidRPr="00EC1B08">
        <w:rPr>
          <w:rFonts w:ascii="Times New Roman" w:hAnsi="Times New Roman" w:cs="Times New Roman"/>
          <w:kern w:val="2"/>
          <w:sz w:val="23"/>
          <w:szCs w:val="23"/>
          <w:lang w:eastAsia="zh-CN" w:bidi="hi-IN"/>
        </w:rPr>
        <w:t xml:space="preserve"> </w:t>
      </w:r>
      <w:r w:rsidRPr="00EC1B08"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  <w:t>поданы</w:t>
      </w:r>
      <w:r w:rsidRPr="00EC1B08">
        <w:rPr>
          <w:rFonts w:ascii="Times New Roman" w:hAnsi="Times New Roman" w:cs="Times New Roman"/>
          <w:kern w:val="2"/>
          <w:sz w:val="23"/>
          <w:szCs w:val="23"/>
          <w:lang w:eastAsia="zh-CN" w:bidi="hi-IN"/>
        </w:rPr>
        <w:t xml:space="preserve"> </w:t>
      </w:r>
      <w:r w:rsidRPr="00EC1B08"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  <w:t>документы)</w:t>
      </w:r>
    </w:p>
    <w:p w:rsidR="001D1399" w:rsidRPr="00877381" w:rsidRDefault="001D1399" w:rsidP="00EC1B08">
      <w:pPr>
        <w:pStyle w:val="NoSpacing"/>
        <w:ind w:firstLine="0"/>
        <w:jc w:val="left"/>
        <w:rPr>
          <w:rFonts w:ascii="Times New Roman" w:eastAsia="NSimSun" w:hAnsi="Times New Roman" w:cs="Times New Roman"/>
          <w:kern w:val="2"/>
          <w:lang w:eastAsia="zh-CN" w:bidi="hi-IN"/>
        </w:rPr>
      </w:pPr>
      <w:r w:rsidRPr="00877381">
        <w:rPr>
          <w:rFonts w:ascii="Times New Roman" w:eastAsia="NSimSun" w:hAnsi="Times New Roman" w:cs="Times New Roman"/>
          <w:kern w:val="2"/>
          <w:lang w:eastAsia="zh-CN" w:bidi="hi-IN"/>
        </w:rPr>
        <w:t>по</w:t>
      </w:r>
      <w:r w:rsidRPr="00877381">
        <w:rPr>
          <w:rFonts w:ascii="Times New Roman" w:hAnsi="Times New Roman" w:cs="Times New Roman"/>
          <w:kern w:val="2"/>
          <w:lang w:eastAsia="zh-CN" w:bidi="hi-IN"/>
        </w:rPr>
        <w:t xml:space="preserve"> </w:t>
      </w:r>
      <w:r w:rsidRPr="00877381">
        <w:rPr>
          <w:rFonts w:ascii="Times New Roman" w:eastAsia="NSimSun" w:hAnsi="Times New Roman" w:cs="Times New Roman"/>
          <w:kern w:val="2"/>
          <w:lang w:eastAsia="zh-CN" w:bidi="hi-IN"/>
        </w:rPr>
        <w:t>следующим</w:t>
      </w:r>
      <w:r w:rsidRPr="00877381">
        <w:rPr>
          <w:rFonts w:ascii="Times New Roman" w:hAnsi="Times New Roman" w:cs="Times New Roman"/>
          <w:kern w:val="2"/>
          <w:lang w:eastAsia="zh-CN" w:bidi="hi-IN"/>
        </w:rPr>
        <w:t xml:space="preserve"> </w:t>
      </w:r>
      <w:r w:rsidRPr="00877381">
        <w:rPr>
          <w:rFonts w:ascii="Times New Roman" w:eastAsia="NSimSun" w:hAnsi="Times New Roman" w:cs="Times New Roman"/>
          <w:kern w:val="2"/>
          <w:lang w:eastAsia="zh-CN" w:bidi="hi-IN"/>
        </w:rPr>
        <w:t>основаниям</w:t>
      </w:r>
      <w:r w:rsidRPr="00877381">
        <w:rPr>
          <w:rFonts w:ascii="Times New Roman" w:hAnsi="Times New Roman" w:cs="Times New Roman"/>
          <w:kern w:val="2"/>
          <w:lang w:eastAsia="zh-CN" w:bidi="hi-IN"/>
        </w:rPr>
        <w:t xml:space="preserve"> ________</w:t>
      </w:r>
      <w:r w:rsidRPr="00877381">
        <w:rPr>
          <w:rFonts w:ascii="Times New Roman" w:eastAsia="NSimSun" w:hAnsi="Times New Roman" w:cs="Times New Roman"/>
          <w:kern w:val="2"/>
          <w:lang w:eastAsia="zh-CN" w:bidi="hi-I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1399" w:rsidRPr="00EC1B08" w:rsidRDefault="001D1399" w:rsidP="00EC1B08">
      <w:pPr>
        <w:pStyle w:val="NoSpacing"/>
        <w:jc w:val="center"/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</w:pPr>
      <w:r w:rsidRPr="00EC1B08"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  <w:t>(указываются</w:t>
      </w:r>
      <w:r w:rsidRPr="00EC1B08">
        <w:rPr>
          <w:rFonts w:ascii="Times New Roman" w:hAnsi="Times New Roman" w:cs="Times New Roman"/>
          <w:kern w:val="2"/>
          <w:sz w:val="23"/>
          <w:szCs w:val="23"/>
          <w:lang w:eastAsia="zh-CN" w:bidi="hi-IN"/>
        </w:rPr>
        <w:t xml:space="preserve"> </w:t>
      </w:r>
      <w:r w:rsidRPr="00EC1B08"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  <w:t>причины</w:t>
      </w:r>
      <w:r w:rsidRPr="00EC1B08">
        <w:rPr>
          <w:rFonts w:ascii="Times New Roman" w:hAnsi="Times New Roman" w:cs="Times New Roman"/>
          <w:kern w:val="2"/>
          <w:sz w:val="23"/>
          <w:szCs w:val="23"/>
          <w:lang w:eastAsia="zh-CN" w:bidi="hi-IN"/>
        </w:rPr>
        <w:t xml:space="preserve"> </w:t>
      </w:r>
      <w:r w:rsidRPr="00EC1B08"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  <w:t>отказа</w:t>
      </w:r>
      <w:r w:rsidRPr="00EC1B08">
        <w:rPr>
          <w:rFonts w:ascii="Times New Roman" w:hAnsi="Times New Roman" w:cs="Times New Roman"/>
          <w:kern w:val="2"/>
          <w:sz w:val="23"/>
          <w:szCs w:val="23"/>
          <w:lang w:eastAsia="zh-CN" w:bidi="hi-IN"/>
        </w:rPr>
        <w:t xml:space="preserve"> </w:t>
      </w:r>
      <w:r w:rsidRPr="00EC1B08"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  <w:t>в</w:t>
      </w:r>
      <w:r w:rsidRPr="00EC1B08">
        <w:rPr>
          <w:rFonts w:ascii="Times New Roman" w:hAnsi="Times New Roman" w:cs="Times New Roman"/>
          <w:kern w:val="2"/>
          <w:sz w:val="23"/>
          <w:szCs w:val="23"/>
          <w:lang w:eastAsia="zh-CN" w:bidi="hi-IN"/>
        </w:rPr>
        <w:t xml:space="preserve"> </w:t>
      </w:r>
      <w:r w:rsidRPr="00EC1B08"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  <w:t>приеме</w:t>
      </w:r>
      <w:r w:rsidRPr="00EC1B08">
        <w:rPr>
          <w:rFonts w:ascii="Times New Roman" w:hAnsi="Times New Roman" w:cs="Times New Roman"/>
          <w:kern w:val="2"/>
          <w:sz w:val="23"/>
          <w:szCs w:val="23"/>
          <w:lang w:eastAsia="zh-CN" w:bidi="hi-IN"/>
        </w:rPr>
        <w:t xml:space="preserve"> </w:t>
      </w:r>
      <w:r w:rsidRPr="00EC1B08"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  <w:t>документов</w:t>
      </w:r>
      <w:r w:rsidRPr="00EC1B08">
        <w:rPr>
          <w:rFonts w:ascii="Times New Roman" w:hAnsi="Times New Roman" w:cs="Times New Roman"/>
          <w:kern w:val="2"/>
          <w:sz w:val="23"/>
          <w:szCs w:val="23"/>
          <w:lang w:eastAsia="zh-CN" w:bidi="hi-IN"/>
        </w:rPr>
        <w:t xml:space="preserve"> </w:t>
      </w:r>
      <w:r w:rsidRPr="00EC1B08"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  <w:t>со</w:t>
      </w:r>
      <w:r w:rsidRPr="00EC1B08">
        <w:rPr>
          <w:rFonts w:ascii="Times New Roman" w:hAnsi="Times New Roman" w:cs="Times New Roman"/>
          <w:kern w:val="2"/>
          <w:sz w:val="23"/>
          <w:szCs w:val="23"/>
          <w:lang w:eastAsia="zh-CN" w:bidi="hi-IN"/>
        </w:rPr>
        <w:t xml:space="preserve"> </w:t>
      </w:r>
      <w:r w:rsidRPr="00EC1B08"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  <w:t>ссылкой</w:t>
      </w:r>
      <w:r w:rsidRPr="00EC1B08">
        <w:rPr>
          <w:rFonts w:ascii="Times New Roman" w:hAnsi="Times New Roman" w:cs="Times New Roman"/>
          <w:kern w:val="2"/>
          <w:sz w:val="23"/>
          <w:szCs w:val="23"/>
          <w:lang w:eastAsia="zh-CN" w:bidi="hi-IN"/>
        </w:rPr>
        <w:t xml:space="preserve"> </w:t>
      </w:r>
      <w:r w:rsidRPr="00EC1B08"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  <w:t>на</w:t>
      </w:r>
      <w:r w:rsidRPr="00EC1B08">
        <w:rPr>
          <w:rFonts w:ascii="Times New Roman" w:hAnsi="Times New Roman" w:cs="Times New Roman"/>
          <w:kern w:val="2"/>
          <w:sz w:val="23"/>
          <w:szCs w:val="23"/>
          <w:lang w:eastAsia="zh-CN" w:bidi="hi-IN"/>
        </w:rPr>
        <w:t xml:space="preserve"> положения</w:t>
      </w:r>
      <w:r w:rsidRPr="00EC1B08"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  <w:t xml:space="preserve"> административного регламента)</w:t>
      </w:r>
    </w:p>
    <w:p w:rsidR="001D1399" w:rsidRPr="00EC1B08" w:rsidRDefault="001D1399" w:rsidP="00877381">
      <w:pPr>
        <w:pStyle w:val="NoSpacing"/>
        <w:rPr>
          <w:rFonts w:ascii="Times New Roman" w:eastAsia="NSimSun" w:hAnsi="Times New Roman" w:cs="Times New Roman"/>
          <w:kern w:val="2"/>
          <w:sz w:val="23"/>
          <w:szCs w:val="23"/>
          <w:lang w:eastAsia="zh-CN" w:bidi="hi-IN"/>
        </w:rPr>
      </w:pPr>
    </w:p>
    <w:p w:rsidR="001D1399" w:rsidRPr="00877381" w:rsidRDefault="001D1399" w:rsidP="00EC1B08">
      <w:pPr>
        <w:pStyle w:val="NoSpacing"/>
        <w:ind w:firstLine="0"/>
        <w:rPr>
          <w:rFonts w:ascii="Times New Roman" w:eastAsia="SimSun" w:hAnsi="Times New Roman" w:cs="Times New Roman"/>
          <w:lang w:eastAsia="zh-CN" w:bidi="hi-IN"/>
        </w:rPr>
      </w:pPr>
      <w:r>
        <w:rPr>
          <w:rFonts w:ascii="Times New Roman" w:eastAsia="SimSun" w:hAnsi="Times New Roman" w:cs="Times New Roman"/>
          <w:lang w:eastAsia="zh-CN" w:bidi="hi-IN"/>
        </w:rPr>
        <w:tab/>
      </w:r>
      <w:r w:rsidRPr="00877381">
        <w:rPr>
          <w:rFonts w:ascii="Times New Roman" w:eastAsia="SimSun" w:hAnsi="Times New Roman" w:cs="Times New Roman"/>
          <w:lang w:eastAsia="zh-CN" w:bidi="hi-IN"/>
        </w:rPr>
        <w:t>Вы вправе повторно обратиться в уполномоченный орган с запросом о предоставлении муниципальной услуги после устранения указанных нарушений.</w:t>
      </w:r>
    </w:p>
    <w:p w:rsidR="001D1399" w:rsidRPr="00877381" w:rsidRDefault="001D1399" w:rsidP="00EC1B08">
      <w:pPr>
        <w:pStyle w:val="NoSpacing"/>
        <w:ind w:firstLine="0"/>
        <w:rPr>
          <w:rFonts w:ascii="Times New Roman" w:eastAsia="SimSun" w:hAnsi="Times New Roman" w:cs="Times New Roman"/>
          <w:lang w:eastAsia="zh-CN" w:bidi="hi-IN"/>
        </w:rPr>
      </w:pPr>
      <w:r>
        <w:rPr>
          <w:rFonts w:ascii="Times New Roman" w:eastAsia="SimSun" w:hAnsi="Times New Roman" w:cs="Times New Roman"/>
          <w:lang w:eastAsia="zh-CN" w:bidi="hi-IN"/>
        </w:rPr>
        <w:tab/>
      </w:r>
      <w:r w:rsidRPr="00877381">
        <w:rPr>
          <w:rFonts w:ascii="Times New Roman" w:eastAsia="SimSun" w:hAnsi="Times New Roman" w:cs="Times New Roman"/>
          <w:lang w:eastAsia="zh-CN" w:bidi="hi-IN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1D1399" w:rsidRPr="00877381" w:rsidRDefault="001D1399" w:rsidP="00877381">
      <w:pPr>
        <w:pStyle w:val="NoSpacing"/>
        <w:rPr>
          <w:rFonts w:ascii="Times New Roman" w:eastAsia="SimSun" w:hAnsi="Times New Roman" w:cs="Times New Roman"/>
          <w:lang w:eastAsia="zh-CN" w:bidi="hi-IN"/>
        </w:rPr>
      </w:pPr>
    </w:p>
    <w:p w:rsidR="001D1399" w:rsidRPr="00877381" w:rsidRDefault="001D1399" w:rsidP="00EC1B08">
      <w:pPr>
        <w:pStyle w:val="NoSpacing"/>
        <w:ind w:firstLine="0"/>
        <w:rPr>
          <w:rFonts w:ascii="Times New Roman" w:hAnsi="Times New Roman" w:cs="Times New Roman"/>
          <w:i/>
          <w:lang w:eastAsia="zh-CN" w:bidi="hi-IN"/>
        </w:rPr>
      </w:pPr>
      <w:r w:rsidRPr="00877381">
        <w:rPr>
          <w:rFonts w:ascii="Times New Roman" w:eastAsia="SimSun" w:hAnsi="Times New Roman" w:cs="Times New Roman"/>
          <w:lang w:eastAsia="zh-CN" w:bidi="hi-IN"/>
        </w:rPr>
        <w:t>________________________________________                           ________________________</w:t>
      </w:r>
    </w:p>
    <w:p w:rsidR="001D1399" w:rsidRPr="00EC1B08" w:rsidRDefault="001D1399" w:rsidP="00EC1B08">
      <w:pPr>
        <w:pStyle w:val="NoSpacing"/>
        <w:ind w:firstLine="0"/>
        <w:rPr>
          <w:rFonts w:ascii="Times New Roman" w:eastAsia="SimSun" w:hAnsi="Times New Roman" w:cs="Times New Roman"/>
          <w:sz w:val="23"/>
          <w:szCs w:val="23"/>
          <w:lang w:eastAsia="zh-CN" w:bidi="hi-IN"/>
        </w:rPr>
      </w:pPr>
      <w:r w:rsidRPr="00EC1B08">
        <w:rPr>
          <w:rFonts w:ascii="Times New Roman" w:hAnsi="Times New Roman" w:cs="Times New Roman"/>
          <w:i/>
          <w:sz w:val="23"/>
          <w:szCs w:val="23"/>
          <w:lang w:eastAsia="zh-CN" w:bidi="hi-IN"/>
        </w:rPr>
        <w:t xml:space="preserve">     </w:t>
      </w:r>
      <w:r w:rsidRPr="00EC1B08">
        <w:rPr>
          <w:rFonts w:ascii="Times New Roman" w:eastAsia="SimSun" w:hAnsi="Times New Roman" w:cs="Times New Roman"/>
          <w:sz w:val="23"/>
          <w:szCs w:val="23"/>
          <w:lang w:eastAsia="zh-CN" w:bidi="hi-IN"/>
        </w:rPr>
        <w:t>(Ф.И.О. ответственного исполнителя)                                                    (подпись)</w:t>
      </w:r>
    </w:p>
    <w:p w:rsidR="001D1399" w:rsidRPr="00877381" w:rsidRDefault="001D1399" w:rsidP="00877381">
      <w:pPr>
        <w:pStyle w:val="NoSpacing"/>
        <w:rPr>
          <w:rFonts w:ascii="Times New Roman" w:eastAsia="SimSun" w:hAnsi="Times New Roman" w:cs="Times New Roman"/>
          <w:lang w:bidi="hi-IN"/>
        </w:rPr>
      </w:pPr>
    </w:p>
    <w:p w:rsidR="001D1399" w:rsidRPr="00877381" w:rsidRDefault="001D1399" w:rsidP="00877381">
      <w:pPr>
        <w:pStyle w:val="NoSpacing"/>
        <w:rPr>
          <w:rFonts w:ascii="Times New Roman" w:eastAsia="SimSun" w:hAnsi="Times New Roman" w:cs="Times New Roman"/>
          <w:lang w:bidi="hi-IN"/>
        </w:rPr>
      </w:pPr>
    </w:p>
    <w:p w:rsidR="001D1399" w:rsidRPr="00877381" w:rsidRDefault="001D1399" w:rsidP="00877381">
      <w:pPr>
        <w:pStyle w:val="NoSpacing"/>
        <w:rPr>
          <w:rFonts w:ascii="Times New Roman" w:eastAsia="SimSun" w:hAnsi="Times New Roman" w:cs="Times New Roman"/>
          <w:lang w:bidi="hi-IN"/>
        </w:rPr>
      </w:pPr>
    </w:p>
    <w:p w:rsidR="001D1399" w:rsidRDefault="001D1399" w:rsidP="00877381">
      <w:pPr>
        <w:pStyle w:val="NoSpacing"/>
        <w:rPr>
          <w:rFonts w:ascii="Times New Roman" w:eastAsia="SimSun" w:hAnsi="Times New Roman" w:cs="Times New Roman"/>
          <w:lang w:bidi="hi-IN"/>
        </w:rPr>
      </w:pPr>
    </w:p>
    <w:p w:rsidR="001D1399" w:rsidRDefault="001D1399" w:rsidP="00877381">
      <w:pPr>
        <w:pStyle w:val="NoSpacing"/>
        <w:rPr>
          <w:rFonts w:ascii="Times New Roman" w:eastAsia="SimSun" w:hAnsi="Times New Roman" w:cs="Times New Roman"/>
          <w:lang w:bidi="hi-IN"/>
        </w:rPr>
      </w:pPr>
    </w:p>
    <w:p w:rsidR="001D1399" w:rsidRDefault="001D1399" w:rsidP="00877381">
      <w:pPr>
        <w:pStyle w:val="NoSpacing"/>
        <w:rPr>
          <w:rFonts w:ascii="Times New Roman" w:eastAsia="SimSun" w:hAnsi="Times New Roman" w:cs="Times New Roman"/>
          <w:lang w:bidi="hi-IN"/>
        </w:rPr>
      </w:pPr>
    </w:p>
    <w:p w:rsidR="001D1399" w:rsidRDefault="001D1399" w:rsidP="00877381">
      <w:pPr>
        <w:pStyle w:val="NoSpacing"/>
        <w:rPr>
          <w:rFonts w:ascii="Times New Roman" w:eastAsia="SimSun" w:hAnsi="Times New Roman" w:cs="Times New Roman"/>
          <w:lang w:bidi="hi-IN"/>
        </w:rPr>
      </w:pPr>
    </w:p>
    <w:p w:rsidR="001D1399" w:rsidRDefault="001D1399" w:rsidP="00877381">
      <w:pPr>
        <w:pStyle w:val="NoSpacing"/>
        <w:rPr>
          <w:rFonts w:ascii="Times New Roman" w:eastAsia="SimSun" w:hAnsi="Times New Roman" w:cs="Times New Roman"/>
          <w:lang w:bidi="hi-IN"/>
        </w:rPr>
      </w:pPr>
    </w:p>
    <w:p w:rsidR="001D1399" w:rsidRDefault="001D1399" w:rsidP="00877381">
      <w:pPr>
        <w:pStyle w:val="NoSpacing"/>
        <w:rPr>
          <w:rFonts w:ascii="Times New Roman" w:eastAsia="SimSun" w:hAnsi="Times New Roman" w:cs="Times New Roman"/>
          <w:lang w:bidi="hi-IN"/>
        </w:rPr>
      </w:pPr>
    </w:p>
    <w:p w:rsidR="001D1399" w:rsidRDefault="001D1399" w:rsidP="00877381">
      <w:pPr>
        <w:pStyle w:val="NoSpacing"/>
        <w:rPr>
          <w:rFonts w:ascii="Times New Roman" w:eastAsia="SimSun" w:hAnsi="Times New Roman" w:cs="Times New Roman"/>
          <w:lang w:bidi="hi-IN"/>
        </w:rPr>
      </w:pPr>
    </w:p>
    <w:p w:rsidR="001D1399" w:rsidRPr="00877381" w:rsidRDefault="001D1399" w:rsidP="00877381">
      <w:pPr>
        <w:pStyle w:val="NoSpacing"/>
        <w:rPr>
          <w:rFonts w:ascii="Times New Roman" w:eastAsia="SimSun" w:hAnsi="Times New Roman" w:cs="Times New Roman"/>
          <w:lang w:bidi="hi-IN"/>
        </w:rPr>
      </w:pPr>
    </w:p>
    <w:p w:rsidR="001D1399" w:rsidRPr="00877381" w:rsidRDefault="001D1399" w:rsidP="00877381">
      <w:pPr>
        <w:pStyle w:val="NoSpacing"/>
        <w:rPr>
          <w:rFonts w:ascii="Times New Roman" w:eastAsia="SimSun" w:hAnsi="Times New Roman" w:cs="Times New Roman"/>
          <w:lang w:bidi="hi-IN"/>
        </w:rPr>
      </w:pPr>
    </w:p>
    <w:p w:rsidR="001D1399" w:rsidRPr="00877381" w:rsidRDefault="001D1399" w:rsidP="00877381">
      <w:pPr>
        <w:pStyle w:val="NoSpacing"/>
        <w:rPr>
          <w:rFonts w:ascii="Times New Roman" w:eastAsia="SimSun" w:hAnsi="Times New Roman" w:cs="Times New Roman"/>
          <w:lang w:bidi="hi-IN"/>
        </w:rPr>
      </w:pPr>
    </w:p>
    <w:tbl>
      <w:tblPr>
        <w:tblW w:w="0" w:type="auto"/>
        <w:tblLook w:val="00A0"/>
      </w:tblPr>
      <w:tblGrid>
        <w:gridCol w:w="3936"/>
        <w:gridCol w:w="5912"/>
      </w:tblGrid>
      <w:tr w:rsidR="001D1399" w:rsidRPr="00877381" w:rsidTr="00B57C08">
        <w:tc>
          <w:tcPr>
            <w:tcW w:w="3936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2" w:type="dxa"/>
          </w:tcPr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ПРИЛОЖЕНИЕ №  7</w:t>
            </w:r>
          </w:p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муниципальной услуги «Выдача разрешения (дубликата или копии разрешения) на право организации розничного рынка»</w:t>
            </w:r>
          </w:p>
        </w:tc>
      </w:tr>
      <w:tr w:rsidR="001D1399" w:rsidRPr="00877381" w:rsidTr="00B57C08">
        <w:tc>
          <w:tcPr>
            <w:tcW w:w="3936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2" w:type="dxa"/>
          </w:tcPr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tbl>
      <w:tblPr>
        <w:tblW w:w="9848" w:type="dxa"/>
        <w:tblLook w:val="00A0"/>
      </w:tblPr>
      <w:tblGrid>
        <w:gridCol w:w="4712"/>
        <w:gridCol w:w="5136"/>
      </w:tblGrid>
      <w:tr w:rsidR="001D1399" w:rsidRPr="00877381" w:rsidTr="00B57C08">
        <w:tc>
          <w:tcPr>
            <w:tcW w:w="4712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136" w:type="dxa"/>
          </w:tcPr>
          <w:p w:rsidR="001D1399" w:rsidRPr="00B57C08" w:rsidRDefault="001D1399" w:rsidP="00B57C08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В администрацию</w:t>
            </w:r>
          </w:p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города Кирсанова Тамбовской области</w:t>
            </w:r>
          </w:p>
          <w:p w:rsidR="001D1399" w:rsidRPr="00B57C08" w:rsidRDefault="001D1399" w:rsidP="0041791D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i/>
        </w:rPr>
      </w:pPr>
      <w:r w:rsidRPr="00877381">
        <w:rPr>
          <w:rFonts w:ascii="Times New Roman" w:hAnsi="Times New Roman" w:cs="Times New Roman"/>
          <w:i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4"/>
        <w:gridCol w:w="4924"/>
      </w:tblGrid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Полное и (в случае, если имеется) сокращенное наименование, в том числе фирменное наименование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Организационно-правовая форма</w:t>
            </w:r>
          </w:p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юридического лица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Место нахождения юридического лица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Государственный регистрационный номер записи о создании юридического лица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Данные документа, подтверждающего факт внесения сведений о юридическом лице в единый государственный реестр юридических лиц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Идентификационный номер налогоплательщика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Данные документа о постановке юридического лица на учет в налоговом органе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Номер телефона, адрес электронной почты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Сведения о представителе заявителя (фамилия, имя, отчество (если имеется), реквизиты документа, удостоверяющего личность, номер телефона)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132DC5" w:rsidRDefault="001D1399" w:rsidP="00132DC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DC5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1D1399" w:rsidRPr="00132DC5" w:rsidRDefault="001D1399" w:rsidP="00132DC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DC5">
        <w:rPr>
          <w:rFonts w:ascii="Times New Roman" w:hAnsi="Times New Roman" w:cs="Times New Roman"/>
          <w:b/>
          <w:sz w:val="28"/>
          <w:szCs w:val="28"/>
        </w:rPr>
        <w:t xml:space="preserve">о продлении </w:t>
      </w:r>
      <w:r w:rsidRPr="00132DC5">
        <w:rPr>
          <w:rFonts w:ascii="Times New Roman" w:hAnsi="Times New Roman" w:cs="Times New Roman"/>
          <w:b/>
          <w:kern w:val="2"/>
          <w:sz w:val="28"/>
          <w:szCs w:val="28"/>
          <w:lang w:bidi="hi-IN"/>
        </w:rPr>
        <w:t xml:space="preserve">срока действия </w:t>
      </w:r>
      <w:r w:rsidRPr="00132DC5">
        <w:rPr>
          <w:rFonts w:ascii="Times New Roman" w:hAnsi="Times New Roman" w:cs="Times New Roman"/>
          <w:b/>
          <w:sz w:val="28"/>
          <w:szCs w:val="28"/>
        </w:rPr>
        <w:t>разрешения на право организации розничного рынка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ab/>
        <w:t>В связи с окончанием срока действия разрешения на право организации розничного рынка от «___» _________ 20_____ г. № _________________, выданного администрацией</w:t>
      </w:r>
      <w:r>
        <w:rPr>
          <w:rFonts w:ascii="Times New Roman" w:hAnsi="Times New Roman" w:cs="Times New Roman"/>
        </w:rPr>
        <w:t xml:space="preserve"> города Кирсанова</w:t>
      </w:r>
      <w:r w:rsidRPr="00877381">
        <w:rPr>
          <w:rFonts w:ascii="Times New Roman" w:hAnsi="Times New Roman" w:cs="Times New Roman"/>
        </w:rPr>
        <w:t xml:space="preserve"> прошу продлить срок действия указанного разрешения. </w:t>
      </w: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</w:rPr>
      </w:pP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Адрес места расположения рынка: __________________________________</w:t>
      </w:r>
      <w:r>
        <w:rPr>
          <w:rFonts w:ascii="Times New Roman" w:hAnsi="Times New Roman" w:cs="Times New Roman"/>
        </w:rPr>
        <w:t>_______________</w:t>
      </w:r>
      <w:r w:rsidRPr="00877381">
        <w:rPr>
          <w:rFonts w:ascii="Times New Roman" w:hAnsi="Times New Roman" w:cs="Times New Roman"/>
        </w:rPr>
        <w:t xml:space="preserve"> </w:t>
      </w: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_______________________________________________________________</w:t>
      </w:r>
      <w:r>
        <w:rPr>
          <w:rFonts w:ascii="Times New Roman" w:hAnsi="Times New Roman" w:cs="Times New Roman"/>
        </w:rPr>
        <w:t>_________________</w:t>
      </w:r>
      <w:r w:rsidRPr="00877381">
        <w:rPr>
          <w:rFonts w:ascii="Times New Roman" w:hAnsi="Times New Roman" w:cs="Times New Roman"/>
        </w:rPr>
        <w:t xml:space="preserve"> </w:t>
      </w: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Тип рынка ______________________________________________________</w:t>
      </w:r>
      <w:r>
        <w:rPr>
          <w:rFonts w:ascii="Times New Roman" w:hAnsi="Times New Roman" w:cs="Times New Roman"/>
        </w:rPr>
        <w:t>________________</w:t>
      </w:r>
      <w:r w:rsidRPr="00877381">
        <w:rPr>
          <w:rFonts w:ascii="Times New Roman" w:hAnsi="Times New Roman" w:cs="Times New Roman"/>
        </w:rPr>
        <w:t xml:space="preserve"> </w:t>
      </w:r>
    </w:p>
    <w:p w:rsidR="001D1399" w:rsidRPr="00132DC5" w:rsidRDefault="001D1399" w:rsidP="00132DC5">
      <w:pPr>
        <w:pStyle w:val="NoSpacing"/>
        <w:ind w:firstLine="0"/>
        <w:jc w:val="center"/>
        <w:rPr>
          <w:rFonts w:ascii="Times New Roman" w:hAnsi="Times New Roman" w:cs="Times New Roman"/>
          <w:sz w:val="23"/>
          <w:szCs w:val="23"/>
        </w:rPr>
      </w:pPr>
      <w:r w:rsidRPr="00132DC5">
        <w:rPr>
          <w:rFonts w:ascii="Times New Roman" w:hAnsi="Times New Roman" w:cs="Times New Roman"/>
          <w:sz w:val="23"/>
          <w:szCs w:val="23"/>
        </w:rPr>
        <w:t>(тип рынка)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 xml:space="preserve">  </w:t>
      </w: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 xml:space="preserve">На срок ________________________________________________________ </w:t>
      </w:r>
    </w:p>
    <w:p w:rsidR="001D1399" w:rsidRPr="00132DC5" w:rsidRDefault="001D1399" w:rsidP="00132DC5">
      <w:pPr>
        <w:pStyle w:val="NoSpacing"/>
        <w:ind w:firstLine="0"/>
        <w:jc w:val="center"/>
        <w:rPr>
          <w:rFonts w:ascii="Times New Roman" w:hAnsi="Times New Roman" w:cs="Times New Roman"/>
          <w:sz w:val="23"/>
          <w:szCs w:val="23"/>
        </w:rPr>
      </w:pPr>
      <w:r w:rsidRPr="00132DC5">
        <w:rPr>
          <w:rFonts w:ascii="Times New Roman" w:hAnsi="Times New Roman" w:cs="Times New Roman"/>
          <w:sz w:val="23"/>
          <w:szCs w:val="23"/>
        </w:rPr>
        <w:t>(указать запрашиваемый срок действия)</w:t>
      </w: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  <w:sz w:val="20"/>
          <w:szCs w:val="20"/>
        </w:rPr>
      </w:pP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ab/>
        <w:t>Приложение:</w:t>
      </w: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1._____________________________</w:t>
      </w: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2._____________________________</w:t>
      </w: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3._____________________________</w:t>
      </w: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</w:rPr>
      </w:pP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>Результат предоставления муниципальной услуги прошу  (выбрать один из способов получения результата):</w:t>
      </w: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8889"/>
      </w:tblGrid>
      <w:tr w:rsidR="001D1399" w:rsidRPr="00132DC5" w:rsidTr="00B57C08">
        <w:tc>
          <w:tcPr>
            <w:tcW w:w="959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89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B57C08">
              <w:rPr>
                <w:rFonts w:ascii="Times New Roman" w:hAnsi="Times New Roman" w:cs="Times New Roman"/>
                <w:sz w:val="23"/>
                <w:szCs w:val="23"/>
              </w:rPr>
              <w:t xml:space="preserve">Выдать в Администрации </w:t>
            </w:r>
          </w:p>
        </w:tc>
      </w:tr>
      <w:tr w:rsidR="001D1399" w:rsidRPr="00132DC5" w:rsidTr="00B57C08">
        <w:tc>
          <w:tcPr>
            <w:tcW w:w="959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89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B57C08">
              <w:rPr>
                <w:rFonts w:ascii="Times New Roman" w:hAnsi="Times New Roman" w:cs="Times New Roman"/>
                <w:sz w:val="23"/>
                <w:szCs w:val="23"/>
              </w:rPr>
              <w:t>Выдать в многофункциональном центре</w:t>
            </w:r>
          </w:p>
        </w:tc>
      </w:tr>
      <w:tr w:rsidR="001D1399" w:rsidRPr="00132DC5" w:rsidTr="00B57C08">
        <w:tc>
          <w:tcPr>
            <w:tcW w:w="959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89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B57C08">
              <w:rPr>
                <w:rFonts w:ascii="Times New Roman" w:hAnsi="Times New Roman" w:cs="Times New Roman"/>
                <w:sz w:val="23"/>
                <w:szCs w:val="23"/>
              </w:rPr>
              <w:t>Направить почтовым отправлением по адресу________________________________</w:t>
            </w:r>
          </w:p>
        </w:tc>
      </w:tr>
    </w:tbl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</w:rPr>
      </w:pP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  <w:r w:rsidRPr="00877381">
        <w:rPr>
          <w:rFonts w:ascii="Times New Roman" w:hAnsi="Times New Roman" w:cs="Times New Roman"/>
          <w:color w:val="00000A"/>
          <w:lang w:eastAsia="zh-CN"/>
        </w:rPr>
        <w:t>_________________             ______________________________________</w:t>
      </w: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  <w:color w:val="00000A"/>
          <w:vertAlign w:val="superscript"/>
          <w:lang w:eastAsia="zh-CN"/>
        </w:rPr>
      </w:pPr>
      <w:r>
        <w:rPr>
          <w:rFonts w:ascii="Times New Roman" w:hAnsi="Times New Roman" w:cs="Times New Roman"/>
          <w:color w:val="00000A"/>
          <w:vertAlign w:val="superscript"/>
          <w:lang w:eastAsia="zh-CN"/>
        </w:rPr>
        <w:t xml:space="preserve">                </w:t>
      </w:r>
      <w:r w:rsidRPr="00877381">
        <w:rPr>
          <w:rFonts w:ascii="Times New Roman" w:hAnsi="Times New Roman" w:cs="Times New Roman"/>
          <w:color w:val="00000A"/>
          <w:vertAlign w:val="superscript"/>
          <w:lang w:eastAsia="zh-CN"/>
        </w:rPr>
        <w:t>(по</w:t>
      </w:r>
      <w:r>
        <w:rPr>
          <w:rFonts w:ascii="Times New Roman" w:hAnsi="Times New Roman" w:cs="Times New Roman"/>
          <w:color w:val="00000A"/>
          <w:vertAlign w:val="superscript"/>
          <w:lang w:eastAsia="zh-CN"/>
        </w:rPr>
        <w:t xml:space="preserve">дпись)                      </w:t>
      </w:r>
      <w:r>
        <w:rPr>
          <w:rFonts w:ascii="Times New Roman" w:hAnsi="Times New Roman" w:cs="Times New Roman"/>
          <w:color w:val="00000A"/>
          <w:vertAlign w:val="superscript"/>
          <w:lang w:eastAsia="zh-CN"/>
        </w:rPr>
        <w:tab/>
      </w:r>
      <w:r>
        <w:rPr>
          <w:rFonts w:ascii="Times New Roman" w:hAnsi="Times New Roman" w:cs="Times New Roman"/>
          <w:color w:val="00000A"/>
          <w:vertAlign w:val="superscript"/>
          <w:lang w:eastAsia="zh-CN"/>
        </w:rPr>
        <w:tab/>
        <w:t xml:space="preserve">                                </w:t>
      </w:r>
      <w:r w:rsidRPr="00877381">
        <w:rPr>
          <w:rFonts w:ascii="Times New Roman" w:hAnsi="Times New Roman" w:cs="Times New Roman"/>
          <w:color w:val="00000A"/>
          <w:vertAlign w:val="superscript"/>
          <w:lang w:eastAsia="zh-CN"/>
        </w:rPr>
        <w:t xml:space="preserve">  (Ф.И.О.)</w:t>
      </w: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  <w:r w:rsidRPr="00877381">
        <w:rPr>
          <w:rFonts w:ascii="Times New Roman" w:hAnsi="Times New Roman" w:cs="Times New Roman"/>
          <w:color w:val="00000A"/>
          <w:lang w:eastAsia="zh-CN"/>
        </w:rPr>
        <w:t>Печать юридического лица (при наличии)</w:t>
      </w: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  <w:r w:rsidRPr="00877381">
        <w:rPr>
          <w:rFonts w:ascii="Times New Roman" w:hAnsi="Times New Roman" w:cs="Times New Roman"/>
          <w:color w:val="00000A"/>
          <w:lang w:eastAsia="zh-CN"/>
        </w:rPr>
        <w:t>«___» ___________________ 20__ г.</w:t>
      </w:r>
    </w:p>
    <w:p w:rsidR="001D1399" w:rsidRPr="00877381" w:rsidRDefault="001D1399" w:rsidP="00132DC5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eastAsia="SimSun" w:hAnsi="Times New Roman" w:cs="Times New Roman"/>
          <w:lang w:eastAsia="zh-CN" w:bidi="hi-IN"/>
        </w:rPr>
      </w:pPr>
    </w:p>
    <w:p w:rsidR="001D1399" w:rsidRPr="00877381" w:rsidRDefault="001D1399" w:rsidP="00877381">
      <w:pPr>
        <w:pStyle w:val="NoSpacing"/>
        <w:rPr>
          <w:rFonts w:ascii="Times New Roman" w:eastAsia="SimSun" w:hAnsi="Times New Roman" w:cs="Times New Roman"/>
          <w:lang w:eastAsia="zh-CN" w:bidi="hi-IN"/>
        </w:rPr>
      </w:pPr>
    </w:p>
    <w:p w:rsidR="001D1399" w:rsidRPr="00877381" w:rsidRDefault="001D1399" w:rsidP="00877381">
      <w:pPr>
        <w:pStyle w:val="NoSpacing"/>
        <w:rPr>
          <w:rFonts w:ascii="Times New Roman" w:eastAsia="SimSun" w:hAnsi="Times New Roman" w:cs="Times New Roman"/>
          <w:lang w:eastAsia="zh-CN" w:bidi="hi-IN"/>
        </w:rPr>
      </w:pPr>
    </w:p>
    <w:p w:rsidR="001D1399" w:rsidRPr="00877381" w:rsidRDefault="001D1399" w:rsidP="00877381">
      <w:pPr>
        <w:pStyle w:val="NoSpacing"/>
        <w:rPr>
          <w:rFonts w:ascii="Times New Roman" w:eastAsia="SimSun" w:hAnsi="Times New Roman" w:cs="Times New Roman"/>
          <w:lang w:eastAsia="zh-CN" w:bidi="hi-IN"/>
        </w:rPr>
      </w:pPr>
    </w:p>
    <w:p w:rsidR="001D1399" w:rsidRPr="00877381" w:rsidRDefault="001D1399" w:rsidP="00877381">
      <w:pPr>
        <w:pStyle w:val="NoSpacing"/>
        <w:rPr>
          <w:rFonts w:ascii="Times New Roman" w:eastAsia="SimSun" w:hAnsi="Times New Roman" w:cs="Times New Roman"/>
          <w:lang w:bidi="hi-IN"/>
        </w:rPr>
      </w:pPr>
    </w:p>
    <w:tbl>
      <w:tblPr>
        <w:tblW w:w="0" w:type="auto"/>
        <w:tblLook w:val="00A0"/>
      </w:tblPr>
      <w:tblGrid>
        <w:gridCol w:w="3936"/>
        <w:gridCol w:w="5912"/>
      </w:tblGrid>
      <w:tr w:rsidR="001D1399" w:rsidRPr="00877381" w:rsidTr="00B57C08">
        <w:tc>
          <w:tcPr>
            <w:tcW w:w="3936" w:type="dxa"/>
          </w:tcPr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12" w:type="dxa"/>
          </w:tcPr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ПРИЛОЖЕНИЕ №  8</w:t>
            </w:r>
          </w:p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</w:p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«Выдача разрешения (дубликата или копии разрешения) на право организации розничного рынка»</w:t>
            </w:r>
          </w:p>
        </w:tc>
      </w:tr>
      <w:tr w:rsidR="001D1399" w:rsidRPr="00877381" w:rsidTr="00B57C08">
        <w:tc>
          <w:tcPr>
            <w:tcW w:w="3936" w:type="dxa"/>
          </w:tcPr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12" w:type="dxa"/>
          </w:tcPr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4924"/>
        <w:gridCol w:w="4924"/>
      </w:tblGrid>
      <w:tr w:rsidR="001D1399" w:rsidRPr="00877381" w:rsidTr="00B57C08"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В администрацию</w:t>
            </w:r>
          </w:p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города Кирсанова Тамбовской области</w:t>
            </w:r>
          </w:p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4"/>
        <w:gridCol w:w="4924"/>
      </w:tblGrid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Полное и (при наличии) сокращенное наименование, в том числе фирменное       наименование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Организационно-правовая форма</w:t>
            </w:r>
          </w:p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юридического лица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Место нахождения юридического лица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Государственный регистрационный номер записи о создании юридического лица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Данные документа, подтверждающего факт внесения сведений о юридическом лице в Единый государственный реестр юридических лиц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Идентификационный номер налогоплательщика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Данные документа о постановке юридического лица на учет в налоговом органе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Номер телефона, адрес электронной почты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left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Сведения о представителе заявителя (фамилия, имя, отчество если имеется), реквизиты документа, удостоверяющего личность, номер телефона)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FC0205" w:rsidRDefault="001D1399" w:rsidP="00FC0205">
      <w:pPr>
        <w:pStyle w:val="NoSpacing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05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1D1399" w:rsidRPr="00FC0205" w:rsidRDefault="001D1399" w:rsidP="00FC0205">
      <w:pPr>
        <w:pStyle w:val="NoSpacing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05">
        <w:rPr>
          <w:rFonts w:ascii="Times New Roman" w:hAnsi="Times New Roman" w:cs="Times New Roman"/>
          <w:b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</w:p>
    <w:p w:rsidR="001D1399" w:rsidRPr="00FC0205" w:rsidRDefault="001D1399" w:rsidP="00FC0205">
      <w:pPr>
        <w:pStyle w:val="NoSpacing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  <w:r w:rsidRPr="00877381">
        <w:rPr>
          <w:rFonts w:ascii="Times New Roman" w:hAnsi="Times New Roman" w:cs="Times New Roman"/>
        </w:rPr>
        <w:tab/>
        <w:t>Прошу исправить опечатку и (или) ошибку в ________________________________________________________________________________</w:t>
      </w:r>
    </w:p>
    <w:p w:rsidR="001D1399" w:rsidRPr="00FC0205" w:rsidRDefault="001D1399" w:rsidP="00FC0205">
      <w:pPr>
        <w:pStyle w:val="NoSpacing"/>
        <w:ind w:firstLine="0"/>
        <w:jc w:val="center"/>
        <w:rPr>
          <w:rFonts w:ascii="Times New Roman" w:hAnsi="Times New Roman" w:cs="Times New Roman"/>
          <w:kern w:val="2"/>
          <w:sz w:val="23"/>
          <w:szCs w:val="23"/>
          <w:lang w:eastAsia="zh-CN"/>
        </w:rPr>
      </w:pPr>
      <w:r w:rsidRPr="00FC0205">
        <w:rPr>
          <w:rFonts w:ascii="Times New Roman" w:hAnsi="Times New Roman" w:cs="Times New Roman"/>
          <w:kern w:val="2"/>
          <w:sz w:val="23"/>
          <w:szCs w:val="23"/>
          <w:lang w:eastAsia="zh-CN"/>
        </w:rPr>
        <w:t>(указываются реквизиты и название документа, выданного уполномоченным органом</w:t>
      </w:r>
    </w:p>
    <w:p w:rsidR="001D1399" w:rsidRPr="00FC0205" w:rsidRDefault="001D1399" w:rsidP="00FC0205">
      <w:pPr>
        <w:pStyle w:val="NoSpacing"/>
        <w:ind w:firstLine="0"/>
        <w:jc w:val="center"/>
        <w:rPr>
          <w:rFonts w:ascii="Times New Roman" w:hAnsi="Times New Roman" w:cs="Times New Roman"/>
          <w:kern w:val="2"/>
          <w:sz w:val="23"/>
          <w:szCs w:val="23"/>
          <w:lang w:eastAsia="zh-CN"/>
        </w:rPr>
      </w:pPr>
      <w:r w:rsidRPr="00FC0205">
        <w:rPr>
          <w:rFonts w:ascii="Times New Roman" w:hAnsi="Times New Roman" w:cs="Times New Roman"/>
          <w:kern w:val="2"/>
          <w:sz w:val="23"/>
          <w:szCs w:val="23"/>
          <w:lang w:eastAsia="zh-CN"/>
        </w:rPr>
        <w:t>в результате предоставления муниципальной услуги, содержащего опечатку и (или) ошибку)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kern w:val="2"/>
          <w:sz w:val="20"/>
          <w:szCs w:val="20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kern w:val="2"/>
          <w:lang w:eastAsia="zh-CN"/>
        </w:rPr>
      </w:pP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  <w:lang w:eastAsia="zh-CN"/>
        </w:rPr>
      </w:pPr>
      <w:r w:rsidRPr="00877381">
        <w:rPr>
          <w:rFonts w:ascii="Times New Roman" w:hAnsi="Times New Roman" w:cs="Times New Roman"/>
          <w:kern w:val="2"/>
          <w:lang w:eastAsia="zh-CN"/>
        </w:rPr>
        <w:t>Сведения, подлежащие исправлению:</w:t>
      </w: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  <w:lang w:eastAsia="zh-CN"/>
        </w:rPr>
      </w:pPr>
      <w:r w:rsidRPr="00877381">
        <w:rPr>
          <w:rFonts w:ascii="Times New Roman" w:hAnsi="Times New Roman" w:cs="Times New Roman"/>
          <w:kern w:val="2"/>
          <w:lang w:eastAsia="zh-CN"/>
        </w:rPr>
        <w:t>Текущая редакция: __________________________________________________</w:t>
      </w:r>
      <w:r>
        <w:rPr>
          <w:rFonts w:ascii="Times New Roman" w:hAnsi="Times New Roman" w:cs="Times New Roman"/>
          <w:kern w:val="2"/>
          <w:lang w:eastAsia="zh-CN"/>
        </w:rPr>
        <w:t>____________</w:t>
      </w: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  <w:lang w:eastAsia="zh-CN"/>
        </w:rPr>
      </w:pPr>
      <w:r w:rsidRPr="00877381">
        <w:rPr>
          <w:rFonts w:ascii="Times New Roman" w:hAnsi="Times New Roman" w:cs="Times New Roman"/>
          <w:kern w:val="2"/>
          <w:lang w:eastAsia="zh-CN"/>
        </w:rPr>
        <w:t>__________________________________________________________________</w:t>
      </w:r>
      <w:r>
        <w:rPr>
          <w:rFonts w:ascii="Times New Roman" w:hAnsi="Times New Roman" w:cs="Times New Roman"/>
          <w:kern w:val="2"/>
          <w:lang w:eastAsia="zh-CN"/>
        </w:rPr>
        <w:t>_____________</w:t>
      </w:r>
    </w:p>
    <w:p w:rsidR="001D1399" w:rsidRPr="00FC0205" w:rsidRDefault="001D1399" w:rsidP="00FC0205">
      <w:pPr>
        <w:pStyle w:val="NoSpacing"/>
        <w:ind w:firstLine="0"/>
        <w:jc w:val="center"/>
        <w:rPr>
          <w:rFonts w:ascii="Times New Roman" w:hAnsi="Times New Roman" w:cs="Times New Roman"/>
          <w:kern w:val="2"/>
          <w:sz w:val="23"/>
          <w:szCs w:val="23"/>
          <w:lang w:eastAsia="zh-CN"/>
        </w:rPr>
      </w:pPr>
      <w:r w:rsidRPr="00FC0205">
        <w:rPr>
          <w:rFonts w:ascii="Times New Roman" w:hAnsi="Times New Roman" w:cs="Times New Roman"/>
          <w:kern w:val="2"/>
          <w:sz w:val="23"/>
          <w:szCs w:val="23"/>
          <w:lang w:eastAsia="zh-CN"/>
        </w:rPr>
        <w:t>(перечислить сведения и их параметры, подлежащие исправлению)</w:t>
      </w: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  <w:lang w:eastAsia="zh-CN"/>
        </w:rPr>
      </w:pPr>
      <w:r w:rsidRPr="00877381">
        <w:rPr>
          <w:rFonts w:ascii="Times New Roman" w:hAnsi="Times New Roman" w:cs="Times New Roman"/>
          <w:kern w:val="2"/>
          <w:lang w:eastAsia="zh-CN"/>
        </w:rPr>
        <w:t>Новая редакция: ___________________________________________________</w:t>
      </w:r>
      <w:r>
        <w:rPr>
          <w:rFonts w:ascii="Times New Roman" w:hAnsi="Times New Roman" w:cs="Times New Roman"/>
          <w:kern w:val="2"/>
          <w:lang w:eastAsia="zh-CN"/>
        </w:rPr>
        <w:t>______________</w:t>
      </w: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  <w:lang w:eastAsia="zh-CN"/>
        </w:rPr>
      </w:pPr>
      <w:r w:rsidRPr="00877381">
        <w:rPr>
          <w:rFonts w:ascii="Times New Roman" w:hAnsi="Times New Roman" w:cs="Times New Roman"/>
          <w:kern w:val="2"/>
          <w:lang w:eastAsia="zh-CN"/>
        </w:rPr>
        <w:t>__________________________________________________________________</w:t>
      </w:r>
      <w:r>
        <w:rPr>
          <w:rFonts w:ascii="Times New Roman" w:hAnsi="Times New Roman" w:cs="Times New Roman"/>
          <w:kern w:val="2"/>
          <w:lang w:eastAsia="zh-CN"/>
        </w:rPr>
        <w:t>______________</w:t>
      </w:r>
    </w:p>
    <w:p w:rsidR="001D1399" w:rsidRPr="00FC0205" w:rsidRDefault="001D1399" w:rsidP="00FC0205">
      <w:pPr>
        <w:pStyle w:val="NoSpacing"/>
        <w:ind w:firstLine="0"/>
        <w:jc w:val="center"/>
        <w:rPr>
          <w:rFonts w:ascii="Times New Roman" w:hAnsi="Times New Roman" w:cs="Times New Roman"/>
          <w:kern w:val="2"/>
          <w:sz w:val="23"/>
          <w:szCs w:val="23"/>
          <w:lang w:eastAsia="zh-CN"/>
        </w:rPr>
      </w:pPr>
      <w:r w:rsidRPr="00FC0205">
        <w:rPr>
          <w:rFonts w:ascii="Times New Roman" w:hAnsi="Times New Roman" w:cs="Times New Roman"/>
          <w:kern w:val="2"/>
          <w:sz w:val="23"/>
          <w:szCs w:val="23"/>
          <w:lang w:eastAsia="zh-CN"/>
        </w:rPr>
        <w:t>(указать новую редакцию сведений и их параметров)</w:t>
      </w: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  <w:sz w:val="20"/>
          <w:szCs w:val="20"/>
          <w:lang w:eastAsia="zh-CN"/>
        </w:rPr>
      </w:pPr>
    </w:p>
    <w:p w:rsidR="001D1399" w:rsidRPr="00FC0205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  <w:sz w:val="23"/>
          <w:szCs w:val="23"/>
        </w:rPr>
      </w:pPr>
      <w:r w:rsidRPr="00877381">
        <w:rPr>
          <w:rFonts w:ascii="Times New Roman" w:hAnsi="Times New Roman" w:cs="Times New Roman"/>
          <w:kern w:val="2"/>
          <w:lang w:eastAsia="zh-CN"/>
        </w:rPr>
        <w:t xml:space="preserve">Приложение: </w:t>
      </w:r>
      <w:r w:rsidRPr="00FC0205">
        <w:rPr>
          <w:rFonts w:ascii="Times New Roman" w:hAnsi="Times New Roman" w:cs="Times New Roman"/>
          <w:kern w:val="2"/>
          <w:sz w:val="23"/>
          <w:szCs w:val="23"/>
          <w:lang w:eastAsia="zh-CN"/>
        </w:rPr>
        <w:t>(прилагаются документы, подтверждающие наличие опечатки и (или) ошибки – при необходимости)</w:t>
      </w: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</w:rPr>
      </w:pPr>
      <w:r w:rsidRPr="00877381">
        <w:rPr>
          <w:rFonts w:ascii="Times New Roman" w:hAnsi="Times New Roman" w:cs="Times New Roman"/>
          <w:kern w:val="2"/>
        </w:rPr>
        <w:t>1.____________________________________</w:t>
      </w: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</w:rPr>
      </w:pPr>
      <w:r w:rsidRPr="00877381">
        <w:rPr>
          <w:rFonts w:ascii="Times New Roman" w:hAnsi="Times New Roman" w:cs="Times New Roman"/>
          <w:kern w:val="2"/>
        </w:rPr>
        <w:t>2.____________________________________</w:t>
      </w: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</w:rPr>
      </w:pPr>
      <w:r w:rsidRPr="00877381">
        <w:rPr>
          <w:rFonts w:ascii="Times New Roman" w:hAnsi="Times New Roman" w:cs="Times New Roman"/>
          <w:kern w:val="2"/>
        </w:rPr>
        <w:t>3.____________________________________</w:t>
      </w: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</w:rPr>
      </w:pPr>
      <w:r w:rsidRPr="00877381">
        <w:rPr>
          <w:rFonts w:ascii="Times New Roman" w:hAnsi="Times New Roman" w:cs="Times New Roman"/>
          <w:kern w:val="2"/>
          <w:lang w:eastAsia="zh-CN"/>
        </w:rPr>
        <w:t xml:space="preserve">                     </w:t>
      </w: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iCs/>
          <w:kern w:val="2"/>
        </w:rPr>
      </w:pPr>
      <w:r w:rsidRPr="00877381">
        <w:rPr>
          <w:rFonts w:ascii="Times New Roman" w:hAnsi="Times New Roman" w:cs="Times New Roman"/>
          <w:kern w:val="2"/>
        </w:rPr>
        <w:t>Результат предоставления муниципальной услуги прошу:</w:t>
      </w:r>
    </w:p>
    <w:p w:rsidR="001D1399" w:rsidRPr="00FC0205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  <w:sz w:val="23"/>
          <w:szCs w:val="23"/>
        </w:rPr>
      </w:pPr>
      <w:r w:rsidRPr="00FC0205">
        <w:rPr>
          <w:rFonts w:ascii="Times New Roman" w:hAnsi="Times New Roman" w:cs="Times New Roman"/>
          <w:iCs/>
          <w:kern w:val="2"/>
          <w:sz w:val="23"/>
          <w:szCs w:val="23"/>
        </w:rPr>
        <w:t>(выбрать один из способов получения результата)</w:t>
      </w:r>
    </w:p>
    <w:tbl>
      <w:tblPr>
        <w:tblW w:w="0" w:type="auto"/>
        <w:tblInd w:w="-48" w:type="dxa"/>
        <w:tblLayout w:type="fixed"/>
        <w:tblCellMar>
          <w:top w:w="55" w:type="dxa"/>
          <w:left w:w="99" w:type="dxa"/>
          <w:bottom w:w="55" w:type="dxa"/>
          <w:right w:w="55" w:type="dxa"/>
        </w:tblCellMar>
        <w:tblLook w:val="0000"/>
      </w:tblPr>
      <w:tblGrid>
        <w:gridCol w:w="840"/>
        <w:gridCol w:w="8647"/>
      </w:tblGrid>
      <w:tr w:rsidR="001D1399" w:rsidRPr="00877381" w:rsidTr="004A6BC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D1399" w:rsidRPr="00877381" w:rsidRDefault="001D1399" w:rsidP="00FC0205">
            <w:pPr>
              <w:pStyle w:val="NoSpacing"/>
              <w:ind w:firstLine="0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399" w:rsidRPr="00877381" w:rsidRDefault="001D1399" w:rsidP="00FC0205">
            <w:pPr>
              <w:pStyle w:val="NoSpacing"/>
              <w:ind w:firstLine="0"/>
              <w:rPr>
                <w:rFonts w:ascii="Times New Roman" w:hAnsi="Times New Roman" w:cs="Times New Roman"/>
                <w:kern w:val="2"/>
                <w:lang w:eastAsia="zh-CN"/>
              </w:rPr>
            </w:pPr>
            <w:r w:rsidRPr="00877381">
              <w:rPr>
                <w:rFonts w:ascii="Times New Roman" w:hAnsi="Times New Roman" w:cs="Times New Roman"/>
                <w:kern w:val="2"/>
              </w:rPr>
              <w:t>Выдать в Администрации</w:t>
            </w:r>
          </w:p>
        </w:tc>
      </w:tr>
      <w:tr w:rsidR="001D1399" w:rsidRPr="00877381" w:rsidTr="004A6BCA">
        <w:tc>
          <w:tcPr>
            <w:tcW w:w="840" w:type="dxa"/>
            <w:tcBorders>
              <w:left w:val="single" w:sz="6" w:space="0" w:color="000000"/>
              <w:bottom w:val="single" w:sz="6" w:space="0" w:color="000000"/>
            </w:tcBorders>
          </w:tcPr>
          <w:p w:rsidR="001D1399" w:rsidRPr="00877381" w:rsidRDefault="001D1399" w:rsidP="00FC0205">
            <w:pPr>
              <w:pStyle w:val="NoSpacing"/>
              <w:ind w:firstLine="0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6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399" w:rsidRPr="00877381" w:rsidRDefault="001D1399" w:rsidP="00FC0205">
            <w:pPr>
              <w:pStyle w:val="NoSpacing"/>
              <w:ind w:firstLine="0"/>
              <w:rPr>
                <w:rFonts w:ascii="Times New Roman" w:hAnsi="Times New Roman" w:cs="Times New Roman"/>
                <w:kern w:val="2"/>
                <w:lang w:eastAsia="zh-CN"/>
              </w:rPr>
            </w:pPr>
            <w:r w:rsidRPr="00877381">
              <w:rPr>
                <w:rFonts w:ascii="Times New Roman" w:hAnsi="Times New Roman" w:cs="Times New Roman"/>
                <w:kern w:val="2"/>
              </w:rPr>
              <w:t>Направить почтовым отправлением по адресу __________________</w:t>
            </w:r>
          </w:p>
        </w:tc>
      </w:tr>
    </w:tbl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</w:rPr>
      </w:pP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  <w:r w:rsidRPr="00877381">
        <w:rPr>
          <w:rFonts w:ascii="Times New Roman" w:hAnsi="Times New Roman" w:cs="Times New Roman"/>
          <w:color w:val="00000A"/>
          <w:lang w:eastAsia="zh-CN"/>
        </w:rPr>
        <w:t>_________________             ______________________________________</w:t>
      </w: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color w:val="00000A"/>
          <w:vertAlign w:val="superscript"/>
          <w:lang w:eastAsia="zh-CN"/>
        </w:rPr>
      </w:pPr>
      <w:r>
        <w:rPr>
          <w:rFonts w:ascii="Times New Roman" w:hAnsi="Times New Roman" w:cs="Times New Roman"/>
          <w:color w:val="00000A"/>
          <w:vertAlign w:val="superscript"/>
          <w:lang w:eastAsia="zh-CN"/>
        </w:rPr>
        <w:t xml:space="preserve">             </w:t>
      </w:r>
      <w:r w:rsidRPr="00877381">
        <w:rPr>
          <w:rFonts w:ascii="Times New Roman" w:hAnsi="Times New Roman" w:cs="Times New Roman"/>
          <w:color w:val="00000A"/>
          <w:vertAlign w:val="superscript"/>
          <w:lang w:eastAsia="zh-CN"/>
        </w:rPr>
        <w:t xml:space="preserve">(подпись)           </w:t>
      </w:r>
      <w:r>
        <w:rPr>
          <w:rFonts w:ascii="Times New Roman" w:hAnsi="Times New Roman" w:cs="Times New Roman"/>
          <w:color w:val="00000A"/>
          <w:vertAlign w:val="superscript"/>
          <w:lang w:eastAsia="zh-CN"/>
        </w:rPr>
        <w:t xml:space="preserve">           </w:t>
      </w:r>
      <w:r>
        <w:rPr>
          <w:rFonts w:ascii="Times New Roman" w:hAnsi="Times New Roman" w:cs="Times New Roman"/>
          <w:color w:val="00000A"/>
          <w:vertAlign w:val="superscript"/>
          <w:lang w:eastAsia="zh-CN"/>
        </w:rPr>
        <w:tab/>
      </w:r>
      <w:r>
        <w:rPr>
          <w:rFonts w:ascii="Times New Roman" w:hAnsi="Times New Roman" w:cs="Times New Roman"/>
          <w:color w:val="00000A"/>
          <w:vertAlign w:val="superscript"/>
          <w:lang w:eastAsia="zh-CN"/>
        </w:rPr>
        <w:tab/>
      </w:r>
      <w:r>
        <w:rPr>
          <w:rFonts w:ascii="Times New Roman" w:hAnsi="Times New Roman" w:cs="Times New Roman"/>
          <w:color w:val="00000A"/>
          <w:vertAlign w:val="superscript"/>
          <w:lang w:eastAsia="zh-CN"/>
        </w:rPr>
        <w:tab/>
      </w:r>
      <w:r>
        <w:rPr>
          <w:rFonts w:ascii="Times New Roman" w:hAnsi="Times New Roman" w:cs="Times New Roman"/>
          <w:color w:val="00000A"/>
          <w:vertAlign w:val="superscript"/>
          <w:lang w:eastAsia="zh-CN"/>
        </w:rPr>
        <w:tab/>
        <w:t xml:space="preserve">          </w:t>
      </w:r>
      <w:r w:rsidRPr="00877381">
        <w:rPr>
          <w:rFonts w:ascii="Times New Roman" w:hAnsi="Times New Roman" w:cs="Times New Roman"/>
          <w:color w:val="00000A"/>
          <w:vertAlign w:val="superscript"/>
          <w:lang w:eastAsia="zh-CN"/>
        </w:rPr>
        <w:t xml:space="preserve">  (Ф.И.О.)</w:t>
      </w: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  <w:r w:rsidRPr="00877381">
        <w:rPr>
          <w:rFonts w:ascii="Times New Roman" w:hAnsi="Times New Roman" w:cs="Times New Roman"/>
          <w:color w:val="00000A"/>
          <w:lang w:eastAsia="zh-CN"/>
        </w:rPr>
        <w:t>Печать юридического лица (при наличии)</w:t>
      </w: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  <w:r w:rsidRPr="00877381">
        <w:rPr>
          <w:rFonts w:ascii="Times New Roman" w:hAnsi="Times New Roman" w:cs="Times New Roman"/>
          <w:color w:val="00000A"/>
          <w:lang w:eastAsia="zh-CN"/>
        </w:rPr>
        <w:t>«___» ___________________ 20__ г.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3936"/>
        <w:gridCol w:w="5912"/>
      </w:tblGrid>
      <w:tr w:rsidR="001D1399" w:rsidRPr="00877381" w:rsidTr="00B57C08">
        <w:tc>
          <w:tcPr>
            <w:tcW w:w="3936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2" w:type="dxa"/>
          </w:tcPr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ПРИЛОЖЕНИЕ №  9</w:t>
            </w:r>
          </w:p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муниципальной услуги «Выдача разрешения (дубликата или копии разрешения) на право организации розничного рынка»</w:t>
            </w:r>
          </w:p>
        </w:tc>
      </w:tr>
      <w:tr w:rsidR="001D1399" w:rsidRPr="00877381" w:rsidTr="00B57C08">
        <w:tc>
          <w:tcPr>
            <w:tcW w:w="3936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2" w:type="dxa"/>
          </w:tcPr>
          <w:p w:rsidR="001D1399" w:rsidRPr="00B57C08" w:rsidRDefault="001D1399" w:rsidP="00B57C0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4924"/>
        <w:gridCol w:w="4924"/>
      </w:tblGrid>
      <w:tr w:rsidR="001D1399" w:rsidRPr="00877381" w:rsidTr="00B57C08"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В администрацию</w:t>
            </w:r>
          </w:p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7C08">
              <w:rPr>
                <w:rFonts w:ascii="Times New Roman" w:hAnsi="Times New Roman" w:cs="Times New Roman"/>
                <w:sz w:val="28"/>
                <w:szCs w:val="28"/>
              </w:rPr>
              <w:t>города Кирсанова Тамбовской области</w:t>
            </w:r>
          </w:p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4"/>
        <w:gridCol w:w="4924"/>
      </w:tblGrid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Полное и (при наличии) сокращенное наименование, в том числе фирменное       наименование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Организационно-правовая форма</w:t>
            </w:r>
          </w:p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юридического лица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Место нахождения юридического лица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Государственный регистрационный номер записи о создании юридического лица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Данные документа, подтверждающего факт внесения сведений о юридическом лице в Единый государственный реестр юридических лиц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Идентификационный номер налогоплательщика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Данные документа о постановке юридического лица на учет в налоговом органе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Номер телефона, адрес электронной почты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D1399" w:rsidRPr="00877381" w:rsidTr="00B57C08">
        <w:tc>
          <w:tcPr>
            <w:tcW w:w="4924" w:type="dxa"/>
          </w:tcPr>
          <w:p w:rsidR="001D1399" w:rsidRPr="00B57C08" w:rsidRDefault="001D1399" w:rsidP="00B57C08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B57C08">
              <w:rPr>
                <w:rFonts w:ascii="Times New Roman" w:hAnsi="Times New Roman" w:cs="Times New Roman"/>
              </w:rPr>
              <w:t>Сведения о представителе заявителя (фамилия, имя, отчество (если имеется), реквизиты документа, удостоверяющего личность, номер телефона)</w:t>
            </w:r>
          </w:p>
        </w:tc>
        <w:tc>
          <w:tcPr>
            <w:tcW w:w="4924" w:type="dxa"/>
          </w:tcPr>
          <w:p w:rsidR="001D1399" w:rsidRPr="00B57C08" w:rsidRDefault="001D1399" w:rsidP="00877381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FC0205" w:rsidRDefault="001D1399" w:rsidP="00FC0205">
      <w:pPr>
        <w:pStyle w:val="NoSpacing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  <w:r w:rsidRPr="00FC0205"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  <w:t>Заявление</w:t>
      </w:r>
    </w:p>
    <w:p w:rsidR="001D1399" w:rsidRPr="00FC0205" w:rsidRDefault="001D1399" w:rsidP="00FC0205">
      <w:pPr>
        <w:pStyle w:val="NoSpacing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  <w:r w:rsidRPr="00FC0205"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  <w:t>о выдаче дубликата документа, ранее выданного по результатам предоставления муниципальной услуги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b/>
          <w:kern w:val="2"/>
          <w:lang w:eastAsia="zh-CN"/>
        </w:rPr>
      </w:pP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  <w:lang w:eastAsia="zh-CN"/>
        </w:rPr>
      </w:pPr>
      <w:r>
        <w:rPr>
          <w:rFonts w:ascii="Times New Roman" w:hAnsi="Times New Roman" w:cs="Times New Roman"/>
          <w:kern w:val="2"/>
          <w:lang w:eastAsia="zh-CN"/>
        </w:rPr>
        <w:tab/>
      </w:r>
      <w:r w:rsidRPr="00877381">
        <w:rPr>
          <w:rFonts w:ascii="Times New Roman" w:hAnsi="Times New Roman" w:cs="Times New Roman"/>
          <w:kern w:val="2"/>
          <w:lang w:eastAsia="zh-CN"/>
        </w:rPr>
        <w:t>Прошу выдать дубликат _______________________________________________</w:t>
      </w:r>
      <w:r>
        <w:rPr>
          <w:rFonts w:ascii="Times New Roman" w:hAnsi="Times New Roman" w:cs="Times New Roman"/>
          <w:kern w:val="2"/>
          <w:lang w:eastAsia="zh-CN"/>
        </w:rPr>
        <w:t>____</w:t>
      </w:r>
      <w:r w:rsidRPr="00877381">
        <w:rPr>
          <w:rFonts w:ascii="Times New Roman" w:hAnsi="Times New Roman" w:cs="Times New Roman"/>
          <w:kern w:val="2"/>
          <w:lang w:eastAsia="zh-CN"/>
        </w:rPr>
        <w:t>_</w:t>
      </w: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  <w:lang w:eastAsia="zh-CN"/>
        </w:rPr>
      </w:pPr>
      <w:r w:rsidRPr="00877381">
        <w:rPr>
          <w:rFonts w:ascii="Times New Roman" w:hAnsi="Times New Roman" w:cs="Times New Roman"/>
          <w:kern w:val="2"/>
          <w:lang w:eastAsia="zh-CN"/>
        </w:rPr>
        <w:t>________________________________________________________________________________</w:t>
      </w:r>
    </w:p>
    <w:p w:rsidR="001D1399" w:rsidRDefault="001D1399" w:rsidP="00FC0205">
      <w:pPr>
        <w:pStyle w:val="NoSpacing"/>
        <w:ind w:firstLine="0"/>
        <w:jc w:val="center"/>
        <w:rPr>
          <w:rFonts w:ascii="Times New Roman" w:hAnsi="Times New Roman" w:cs="Times New Roman"/>
          <w:kern w:val="2"/>
          <w:sz w:val="23"/>
          <w:szCs w:val="23"/>
          <w:lang w:eastAsia="zh-CN"/>
        </w:rPr>
      </w:pPr>
      <w:r w:rsidRPr="00FC0205">
        <w:rPr>
          <w:rFonts w:ascii="Times New Roman" w:hAnsi="Times New Roman" w:cs="Times New Roman"/>
          <w:kern w:val="2"/>
          <w:sz w:val="23"/>
          <w:szCs w:val="23"/>
          <w:lang w:eastAsia="zh-CN"/>
        </w:rPr>
        <w:t xml:space="preserve">(указать реквизиты документа, ранее выданного по результатам предоставления </w:t>
      </w:r>
    </w:p>
    <w:p w:rsidR="001D1399" w:rsidRPr="00FC0205" w:rsidRDefault="001D1399" w:rsidP="00FC0205">
      <w:pPr>
        <w:pStyle w:val="NoSpacing"/>
        <w:ind w:firstLine="0"/>
        <w:jc w:val="center"/>
        <w:rPr>
          <w:rFonts w:ascii="Times New Roman" w:hAnsi="Times New Roman" w:cs="Times New Roman"/>
          <w:kern w:val="2"/>
          <w:sz w:val="23"/>
          <w:szCs w:val="23"/>
          <w:lang w:eastAsia="zh-CN"/>
        </w:rPr>
      </w:pPr>
      <w:r w:rsidRPr="00FC0205">
        <w:rPr>
          <w:rFonts w:ascii="Times New Roman" w:hAnsi="Times New Roman" w:cs="Times New Roman"/>
          <w:kern w:val="2"/>
          <w:sz w:val="23"/>
          <w:szCs w:val="23"/>
          <w:lang w:eastAsia="zh-CN"/>
        </w:rPr>
        <w:t>муниципальной услуги)</w:t>
      </w: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  <w:lang w:eastAsia="zh-CN"/>
        </w:rPr>
      </w:pP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  <w:lang w:eastAsia="zh-CN"/>
        </w:rPr>
      </w:pPr>
      <w:r w:rsidRPr="00877381">
        <w:rPr>
          <w:rFonts w:ascii="Times New Roman" w:hAnsi="Times New Roman" w:cs="Times New Roman"/>
          <w:kern w:val="2"/>
          <w:lang w:eastAsia="zh-CN"/>
        </w:rPr>
        <w:t>Дополнительные сведения (при наличии) __________________________.</w:t>
      </w: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  <w:lang w:eastAsia="zh-CN"/>
        </w:rPr>
      </w:pPr>
    </w:p>
    <w:p w:rsidR="001D1399" w:rsidRPr="00877381" w:rsidRDefault="001D1399" w:rsidP="00FC0205">
      <w:pPr>
        <w:pStyle w:val="NoSpacing"/>
        <w:ind w:firstLine="0"/>
        <w:rPr>
          <w:rFonts w:ascii="Times New Roman" w:hAnsi="Times New Roman" w:cs="Times New Roman"/>
          <w:kern w:val="2"/>
        </w:rPr>
      </w:pPr>
      <w:r w:rsidRPr="00877381">
        <w:rPr>
          <w:rFonts w:ascii="Times New Roman" w:hAnsi="Times New Roman" w:cs="Times New Roman"/>
          <w:kern w:val="2"/>
          <w:lang w:eastAsia="zh-CN"/>
        </w:rPr>
        <w:t>Приложение (при наличии):</w:t>
      </w: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  <w:kern w:val="2"/>
        </w:rPr>
      </w:pPr>
      <w:r w:rsidRPr="00877381">
        <w:rPr>
          <w:rFonts w:ascii="Times New Roman" w:hAnsi="Times New Roman" w:cs="Times New Roman"/>
          <w:kern w:val="2"/>
        </w:rPr>
        <w:t>1.____________________________________</w:t>
      </w:r>
    </w:p>
    <w:p w:rsidR="001D1399" w:rsidRPr="00877381" w:rsidRDefault="001D1399" w:rsidP="00B92675">
      <w:pPr>
        <w:pStyle w:val="NoSpacing"/>
        <w:ind w:firstLine="0"/>
        <w:rPr>
          <w:rFonts w:ascii="Times New Roman" w:hAnsi="Times New Roman" w:cs="Times New Roman"/>
          <w:kern w:val="2"/>
        </w:rPr>
      </w:pPr>
      <w:r w:rsidRPr="00877381">
        <w:rPr>
          <w:rFonts w:ascii="Times New Roman" w:hAnsi="Times New Roman" w:cs="Times New Roman"/>
          <w:kern w:val="2"/>
        </w:rPr>
        <w:t>2.____________________________________</w:t>
      </w:r>
    </w:p>
    <w:p w:rsidR="001D1399" w:rsidRPr="00877381" w:rsidRDefault="001D1399" w:rsidP="00B92675">
      <w:pPr>
        <w:pStyle w:val="NoSpacing"/>
        <w:ind w:firstLine="0"/>
        <w:rPr>
          <w:rFonts w:ascii="Times New Roman" w:hAnsi="Times New Roman" w:cs="Times New Roman"/>
          <w:kern w:val="2"/>
          <w:lang w:eastAsia="zh-CN"/>
        </w:rPr>
      </w:pPr>
      <w:r w:rsidRPr="00877381">
        <w:rPr>
          <w:rFonts w:ascii="Times New Roman" w:hAnsi="Times New Roman" w:cs="Times New Roman"/>
          <w:kern w:val="2"/>
        </w:rPr>
        <w:t>3.____________________________________</w:t>
      </w:r>
    </w:p>
    <w:p w:rsidR="001D1399" w:rsidRPr="00877381" w:rsidRDefault="001D1399" w:rsidP="00B92675">
      <w:pPr>
        <w:pStyle w:val="NoSpacing"/>
        <w:ind w:firstLine="0"/>
        <w:rPr>
          <w:rFonts w:ascii="Times New Roman" w:hAnsi="Times New Roman" w:cs="Times New Roman"/>
          <w:kern w:val="2"/>
        </w:rPr>
      </w:pPr>
    </w:p>
    <w:p w:rsidR="001D1399" w:rsidRPr="00877381" w:rsidRDefault="001D1399" w:rsidP="00B92675">
      <w:pPr>
        <w:pStyle w:val="NoSpacing"/>
        <w:ind w:firstLine="0"/>
        <w:rPr>
          <w:rFonts w:ascii="Times New Roman" w:hAnsi="Times New Roman" w:cs="Times New Roman"/>
          <w:iCs/>
          <w:kern w:val="2"/>
        </w:rPr>
      </w:pPr>
      <w:r w:rsidRPr="00877381">
        <w:rPr>
          <w:rFonts w:ascii="Times New Roman" w:hAnsi="Times New Roman" w:cs="Times New Roman"/>
          <w:kern w:val="2"/>
        </w:rPr>
        <w:t xml:space="preserve">Результат предоставления муниципальной услуги прошу: </w:t>
      </w:r>
    </w:p>
    <w:p w:rsidR="001D1399" w:rsidRPr="00877381" w:rsidRDefault="001D1399" w:rsidP="00B92675">
      <w:pPr>
        <w:pStyle w:val="NoSpacing"/>
        <w:ind w:firstLine="0"/>
        <w:rPr>
          <w:rFonts w:ascii="Times New Roman" w:hAnsi="Times New Roman" w:cs="Times New Roman"/>
          <w:kern w:val="2"/>
        </w:rPr>
      </w:pPr>
      <w:r w:rsidRPr="00877381">
        <w:rPr>
          <w:rFonts w:ascii="Times New Roman" w:hAnsi="Times New Roman" w:cs="Times New Roman"/>
          <w:iCs/>
          <w:kern w:val="2"/>
        </w:rPr>
        <w:t>(выбрать один из способов получения результата)</w:t>
      </w:r>
    </w:p>
    <w:tbl>
      <w:tblPr>
        <w:tblW w:w="0" w:type="auto"/>
        <w:tblInd w:w="-48" w:type="dxa"/>
        <w:tblLayout w:type="fixed"/>
        <w:tblCellMar>
          <w:top w:w="55" w:type="dxa"/>
          <w:left w:w="99" w:type="dxa"/>
          <w:bottom w:w="55" w:type="dxa"/>
          <w:right w:w="55" w:type="dxa"/>
        </w:tblCellMar>
        <w:tblLook w:val="0000"/>
      </w:tblPr>
      <w:tblGrid>
        <w:gridCol w:w="840"/>
        <w:gridCol w:w="8647"/>
      </w:tblGrid>
      <w:tr w:rsidR="001D1399" w:rsidRPr="00877381" w:rsidTr="004A6BC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D1399" w:rsidRPr="00877381" w:rsidRDefault="001D1399" w:rsidP="00B92675">
            <w:pPr>
              <w:pStyle w:val="NoSpacing"/>
              <w:ind w:firstLine="0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399" w:rsidRPr="00877381" w:rsidRDefault="001D1399" w:rsidP="00B92675">
            <w:pPr>
              <w:pStyle w:val="NoSpacing"/>
              <w:ind w:firstLine="0"/>
              <w:rPr>
                <w:rFonts w:ascii="Times New Roman" w:hAnsi="Times New Roman" w:cs="Times New Roman"/>
                <w:kern w:val="2"/>
                <w:lang w:eastAsia="zh-CN"/>
              </w:rPr>
            </w:pPr>
            <w:r w:rsidRPr="00877381">
              <w:rPr>
                <w:rFonts w:ascii="Times New Roman" w:hAnsi="Times New Roman" w:cs="Times New Roman"/>
                <w:kern w:val="2"/>
              </w:rPr>
              <w:t>Выдать в Администрации</w:t>
            </w:r>
          </w:p>
        </w:tc>
      </w:tr>
      <w:tr w:rsidR="001D1399" w:rsidRPr="00877381" w:rsidTr="004A6BCA">
        <w:tc>
          <w:tcPr>
            <w:tcW w:w="840" w:type="dxa"/>
            <w:tcBorders>
              <w:left w:val="single" w:sz="6" w:space="0" w:color="000000"/>
              <w:bottom w:val="single" w:sz="6" w:space="0" w:color="000000"/>
            </w:tcBorders>
          </w:tcPr>
          <w:p w:rsidR="001D1399" w:rsidRPr="00877381" w:rsidRDefault="001D1399" w:rsidP="00B92675">
            <w:pPr>
              <w:pStyle w:val="NoSpacing"/>
              <w:ind w:firstLine="0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6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399" w:rsidRPr="00877381" w:rsidRDefault="001D1399" w:rsidP="00B92675">
            <w:pPr>
              <w:pStyle w:val="NoSpacing"/>
              <w:ind w:firstLine="0"/>
              <w:rPr>
                <w:rFonts w:ascii="Times New Roman" w:hAnsi="Times New Roman" w:cs="Times New Roman"/>
                <w:kern w:val="2"/>
                <w:lang w:eastAsia="zh-CN"/>
              </w:rPr>
            </w:pPr>
            <w:r w:rsidRPr="00877381">
              <w:rPr>
                <w:rFonts w:ascii="Times New Roman" w:hAnsi="Times New Roman" w:cs="Times New Roman"/>
                <w:kern w:val="2"/>
              </w:rPr>
              <w:t>Направить почтовым отправлением по адресу __________________</w:t>
            </w:r>
          </w:p>
        </w:tc>
      </w:tr>
    </w:tbl>
    <w:p w:rsidR="001D1399" w:rsidRPr="00877381" w:rsidRDefault="001D1399" w:rsidP="00B92675">
      <w:pPr>
        <w:pStyle w:val="NoSpacing"/>
        <w:ind w:firstLine="0"/>
        <w:rPr>
          <w:rFonts w:ascii="Times New Roman" w:hAnsi="Times New Roman" w:cs="Times New Roman"/>
          <w:kern w:val="2"/>
        </w:rPr>
      </w:pPr>
    </w:p>
    <w:p w:rsidR="001D1399" w:rsidRPr="00877381" w:rsidRDefault="001D1399" w:rsidP="00B92675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  <w:r w:rsidRPr="00877381">
        <w:rPr>
          <w:rFonts w:ascii="Times New Roman" w:hAnsi="Times New Roman" w:cs="Times New Roman"/>
          <w:color w:val="00000A"/>
          <w:lang w:eastAsia="zh-CN"/>
        </w:rPr>
        <w:t>_________________             ______________________________________</w:t>
      </w:r>
    </w:p>
    <w:p w:rsidR="001D1399" w:rsidRPr="00877381" w:rsidRDefault="001D1399" w:rsidP="00B92675">
      <w:pPr>
        <w:pStyle w:val="NoSpacing"/>
        <w:ind w:firstLine="0"/>
        <w:rPr>
          <w:rFonts w:ascii="Times New Roman" w:hAnsi="Times New Roman" w:cs="Times New Roman"/>
          <w:color w:val="00000A"/>
          <w:vertAlign w:val="superscript"/>
          <w:lang w:eastAsia="zh-CN"/>
        </w:rPr>
      </w:pPr>
      <w:r>
        <w:rPr>
          <w:rFonts w:ascii="Times New Roman" w:hAnsi="Times New Roman" w:cs="Times New Roman"/>
          <w:color w:val="00000A"/>
          <w:vertAlign w:val="superscript"/>
          <w:lang w:eastAsia="zh-CN"/>
        </w:rPr>
        <w:t xml:space="preserve">             </w:t>
      </w:r>
      <w:r w:rsidRPr="00877381">
        <w:rPr>
          <w:rFonts w:ascii="Times New Roman" w:hAnsi="Times New Roman" w:cs="Times New Roman"/>
          <w:color w:val="00000A"/>
          <w:vertAlign w:val="superscript"/>
          <w:lang w:eastAsia="zh-CN"/>
        </w:rPr>
        <w:t xml:space="preserve">(подпись)  </w:t>
      </w:r>
      <w:r>
        <w:rPr>
          <w:rFonts w:ascii="Times New Roman" w:hAnsi="Times New Roman" w:cs="Times New Roman"/>
          <w:color w:val="00000A"/>
          <w:vertAlign w:val="superscript"/>
          <w:lang w:eastAsia="zh-CN"/>
        </w:rPr>
        <w:t xml:space="preserve">                    </w:t>
      </w:r>
      <w:r>
        <w:rPr>
          <w:rFonts w:ascii="Times New Roman" w:hAnsi="Times New Roman" w:cs="Times New Roman"/>
          <w:color w:val="00000A"/>
          <w:vertAlign w:val="superscript"/>
          <w:lang w:eastAsia="zh-CN"/>
        </w:rPr>
        <w:tab/>
      </w:r>
      <w:r>
        <w:rPr>
          <w:rFonts w:ascii="Times New Roman" w:hAnsi="Times New Roman" w:cs="Times New Roman"/>
          <w:color w:val="00000A"/>
          <w:vertAlign w:val="superscript"/>
          <w:lang w:eastAsia="zh-CN"/>
        </w:rPr>
        <w:tab/>
      </w:r>
      <w:r>
        <w:rPr>
          <w:rFonts w:ascii="Times New Roman" w:hAnsi="Times New Roman" w:cs="Times New Roman"/>
          <w:color w:val="00000A"/>
          <w:vertAlign w:val="superscript"/>
          <w:lang w:eastAsia="zh-CN"/>
        </w:rPr>
        <w:tab/>
      </w:r>
      <w:r>
        <w:rPr>
          <w:rFonts w:ascii="Times New Roman" w:hAnsi="Times New Roman" w:cs="Times New Roman"/>
          <w:color w:val="00000A"/>
          <w:vertAlign w:val="superscript"/>
          <w:lang w:eastAsia="zh-CN"/>
        </w:rPr>
        <w:tab/>
        <w:t xml:space="preserve">  </w:t>
      </w:r>
      <w:r w:rsidRPr="00877381">
        <w:rPr>
          <w:rFonts w:ascii="Times New Roman" w:hAnsi="Times New Roman" w:cs="Times New Roman"/>
          <w:color w:val="00000A"/>
          <w:vertAlign w:val="superscript"/>
          <w:lang w:eastAsia="zh-CN"/>
        </w:rPr>
        <w:t xml:space="preserve">           (Ф.И.О.)</w:t>
      </w:r>
    </w:p>
    <w:p w:rsidR="001D1399" w:rsidRPr="00877381" w:rsidRDefault="001D1399" w:rsidP="00B92675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  <w:r w:rsidRPr="00877381">
        <w:rPr>
          <w:rFonts w:ascii="Times New Roman" w:hAnsi="Times New Roman" w:cs="Times New Roman"/>
          <w:color w:val="00000A"/>
          <w:lang w:eastAsia="zh-CN"/>
        </w:rPr>
        <w:t>Печать юридического лица (при наличии)</w:t>
      </w:r>
    </w:p>
    <w:p w:rsidR="001D1399" w:rsidRPr="00877381" w:rsidRDefault="001D1399" w:rsidP="00B92675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B92675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  <w:r w:rsidRPr="00877381">
        <w:rPr>
          <w:rFonts w:ascii="Times New Roman" w:hAnsi="Times New Roman" w:cs="Times New Roman"/>
          <w:color w:val="00000A"/>
          <w:lang w:eastAsia="zh-CN"/>
        </w:rPr>
        <w:t>«___» ___________________ 20__ г.</w:t>
      </w:r>
    </w:p>
    <w:p w:rsidR="001D1399" w:rsidRPr="00877381" w:rsidRDefault="001D1399" w:rsidP="00B92675">
      <w:pPr>
        <w:pStyle w:val="NoSpacing"/>
        <w:ind w:firstLine="0"/>
        <w:rPr>
          <w:rFonts w:ascii="Times New Roman" w:hAnsi="Times New Roman" w:cs="Times New Roman"/>
          <w:color w:val="00000A"/>
          <w:lang w:eastAsia="zh-CN"/>
        </w:rPr>
      </w:pPr>
    </w:p>
    <w:p w:rsidR="001D1399" w:rsidRPr="00877381" w:rsidRDefault="001D1399" w:rsidP="00B92675">
      <w:pPr>
        <w:pStyle w:val="NoSpacing"/>
        <w:ind w:firstLine="0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bookmarkEnd w:id="1"/>
    <w:p w:rsidR="001D1399" w:rsidRPr="00877381" w:rsidRDefault="001D1399" w:rsidP="00877381">
      <w:pPr>
        <w:pStyle w:val="NoSpacing"/>
        <w:rPr>
          <w:rFonts w:ascii="Times New Roman" w:hAnsi="Times New Roman" w:cs="Times New Roman"/>
        </w:rPr>
      </w:pPr>
    </w:p>
    <w:sectPr w:rsidR="001D1399" w:rsidRPr="00877381" w:rsidSect="00C35A8C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399" w:rsidRDefault="001D1399">
      <w:r>
        <w:separator/>
      </w:r>
    </w:p>
  </w:endnote>
  <w:endnote w:type="continuationSeparator" w:id="0">
    <w:p w:rsidR="001D1399" w:rsidRDefault="001D1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PT Astra Serif">
    <w:altName w:val="Rubik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399" w:rsidRDefault="001D1399">
      <w:r>
        <w:separator/>
      </w:r>
    </w:p>
  </w:footnote>
  <w:footnote w:type="continuationSeparator" w:id="0">
    <w:p w:rsidR="001D1399" w:rsidRDefault="001D13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399" w:rsidRDefault="001D1399">
    <w:pPr>
      <w:pStyle w:val="Header"/>
      <w:jc w:val="center"/>
    </w:pPr>
  </w:p>
  <w:p w:rsidR="001D1399" w:rsidRDefault="001D139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399" w:rsidRPr="00C35A8C" w:rsidRDefault="001D1399">
    <w:pPr>
      <w:pStyle w:val="Header"/>
      <w:jc w:val="center"/>
      <w:rPr>
        <w:rFonts w:ascii="PT Astra Serif" w:hAnsi="PT Astra Serif"/>
      </w:rPr>
    </w:pPr>
  </w:p>
  <w:p w:rsidR="001D1399" w:rsidRDefault="001D13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83C"/>
    <w:rsid w:val="0000319F"/>
    <w:rsid w:val="000044DA"/>
    <w:rsid w:val="00005FD1"/>
    <w:rsid w:val="0001026F"/>
    <w:rsid w:val="00015519"/>
    <w:rsid w:val="000157CE"/>
    <w:rsid w:val="00017EAE"/>
    <w:rsid w:val="000234F9"/>
    <w:rsid w:val="00025860"/>
    <w:rsid w:val="00025F58"/>
    <w:rsid w:val="00026723"/>
    <w:rsid w:val="00027592"/>
    <w:rsid w:val="00036273"/>
    <w:rsid w:val="000402B2"/>
    <w:rsid w:val="00040909"/>
    <w:rsid w:val="00041713"/>
    <w:rsid w:val="0004195A"/>
    <w:rsid w:val="00045E25"/>
    <w:rsid w:val="00046AC3"/>
    <w:rsid w:val="0005036D"/>
    <w:rsid w:val="00051AA2"/>
    <w:rsid w:val="00053EA3"/>
    <w:rsid w:val="00054238"/>
    <w:rsid w:val="00054D17"/>
    <w:rsid w:val="00054D91"/>
    <w:rsid w:val="000558C8"/>
    <w:rsid w:val="000563AE"/>
    <w:rsid w:val="00056622"/>
    <w:rsid w:val="00056B82"/>
    <w:rsid w:val="00066FDD"/>
    <w:rsid w:val="00071F44"/>
    <w:rsid w:val="00073F51"/>
    <w:rsid w:val="000747F0"/>
    <w:rsid w:val="000749B2"/>
    <w:rsid w:val="0007740A"/>
    <w:rsid w:val="0008160E"/>
    <w:rsid w:val="000825B8"/>
    <w:rsid w:val="000861AE"/>
    <w:rsid w:val="00090682"/>
    <w:rsid w:val="00091625"/>
    <w:rsid w:val="000939C3"/>
    <w:rsid w:val="00096486"/>
    <w:rsid w:val="00096B0A"/>
    <w:rsid w:val="000978B1"/>
    <w:rsid w:val="000A1F13"/>
    <w:rsid w:val="000A34B2"/>
    <w:rsid w:val="000A57C9"/>
    <w:rsid w:val="000A71F2"/>
    <w:rsid w:val="000B049B"/>
    <w:rsid w:val="000B28F6"/>
    <w:rsid w:val="000B5289"/>
    <w:rsid w:val="000C0E74"/>
    <w:rsid w:val="000C136C"/>
    <w:rsid w:val="000C1A62"/>
    <w:rsid w:val="000C2A5B"/>
    <w:rsid w:val="000C3CFE"/>
    <w:rsid w:val="000C423A"/>
    <w:rsid w:val="000D0403"/>
    <w:rsid w:val="000D103F"/>
    <w:rsid w:val="000D141D"/>
    <w:rsid w:val="000D5D9E"/>
    <w:rsid w:val="000D69D0"/>
    <w:rsid w:val="000E52E2"/>
    <w:rsid w:val="000E5AFD"/>
    <w:rsid w:val="000E6795"/>
    <w:rsid w:val="000E6F10"/>
    <w:rsid w:val="000F105D"/>
    <w:rsid w:val="000F1D19"/>
    <w:rsid w:val="000F3324"/>
    <w:rsid w:val="000F34A7"/>
    <w:rsid w:val="000F4F62"/>
    <w:rsid w:val="000F6C65"/>
    <w:rsid w:val="000F6E05"/>
    <w:rsid w:val="000F7C69"/>
    <w:rsid w:val="000F7F9A"/>
    <w:rsid w:val="001003A4"/>
    <w:rsid w:val="00106BF8"/>
    <w:rsid w:val="00112398"/>
    <w:rsid w:val="00113A72"/>
    <w:rsid w:val="00114BDF"/>
    <w:rsid w:val="00117FD0"/>
    <w:rsid w:val="00121B06"/>
    <w:rsid w:val="00123608"/>
    <w:rsid w:val="001243B9"/>
    <w:rsid w:val="0012578E"/>
    <w:rsid w:val="00132DC5"/>
    <w:rsid w:val="0013415D"/>
    <w:rsid w:val="00136431"/>
    <w:rsid w:val="00142303"/>
    <w:rsid w:val="00142C2E"/>
    <w:rsid w:val="00143B7C"/>
    <w:rsid w:val="00144476"/>
    <w:rsid w:val="00144E53"/>
    <w:rsid w:val="0014725D"/>
    <w:rsid w:val="00152CF7"/>
    <w:rsid w:val="00152E2F"/>
    <w:rsid w:val="00154A45"/>
    <w:rsid w:val="00176BB9"/>
    <w:rsid w:val="001848D8"/>
    <w:rsid w:val="00186E81"/>
    <w:rsid w:val="001913A0"/>
    <w:rsid w:val="001960DF"/>
    <w:rsid w:val="0019614E"/>
    <w:rsid w:val="001A093B"/>
    <w:rsid w:val="001A1B0B"/>
    <w:rsid w:val="001A5DCE"/>
    <w:rsid w:val="001A7F4D"/>
    <w:rsid w:val="001B22B8"/>
    <w:rsid w:val="001B2CC6"/>
    <w:rsid w:val="001B440A"/>
    <w:rsid w:val="001C085A"/>
    <w:rsid w:val="001C2229"/>
    <w:rsid w:val="001D1399"/>
    <w:rsid w:val="001D1944"/>
    <w:rsid w:val="001D2FA3"/>
    <w:rsid w:val="001E07D8"/>
    <w:rsid w:val="001E11F7"/>
    <w:rsid w:val="001E265E"/>
    <w:rsid w:val="001E511C"/>
    <w:rsid w:val="001E5567"/>
    <w:rsid w:val="001E609E"/>
    <w:rsid w:val="001E71A8"/>
    <w:rsid w:val="001F17F0"/>
    <w:rsid w:val="001F2940"/>
    <w:rsid w:val="001F3C63"/>
    <w:rsid w:val="001F52A0"/>
    <w:rsid w:val="001F626B"/>
    <w:rsid w:val="001F6736"/>
    <w:rsid w:val="001F7220"/>
    <w:rsid w:val="001F77E1"/>
    <w:rsid w:val="00200B3A"/>
    <w:rsid w:val="00202B7B"/>
    <w:rsid w:val="0020618F"/>
    <w:rsid w:val="00206665"/>
    <w:rsid w:val="0020756D"/>
    <w:rsid w:val="00212B4E"/>
    <w:rsid w:val="0021376D"/>
    <w:rsid w:val="00214BE2"/>
    <w:rsid w:val="00217169"/>
    <w:rsid w:val="0022545A"/>
    <w:rsid w:val="0023043D"/>
    <w:rsid w:val="002402AF"/>
    <w:rsid w:val="002422DD"/>
    <w:rsid w:val="00242DC7"/>
    <w:rsid w:val="00245B1B"/>
    <w:rsid w:val="00247E30"/>
    <w:rsid w:val="00252037"/>
    <w:rsid w:val="00254997"/>
    <w:rsid w:val="00256B6C"/>
    <w:rsid w:val="002659D9"/>
    <w:rsid w:val="00270D3F"/>
    <w:rsid w:val="00273835"/>
    <w:rsid w:val="002742DE"/>
    <w:rsid w:val="00274BA7"/>
    <w:rsid w:val="002754BC"/>
    <w:rsid w:val="0027690B"/>
    <w:rsid w:val="00280CE6"/>
    <w:rsid w:val="00282677"/>
    <w:rsid w:val="002851FD"/>
    <w:rsid w:val="00286313"/>
    <w:rsid w:val="0028653A"/>
    <w:rsid w:val="00291F3E"/>
    <w:rsid w:val="002A19B1"/>
    <w:rsid w:val="002A28F4"/>
    <w:rsid w:val="002A43FA"/>
    <w:rsid w:val="002A4A63"/>
    <w:rsid w:val="002A5520"/>
    <w:rsid w:val="002B011B"/>
    <w:rsid w:val="002B1989"/>
    <w:rsid w:val="002B2739"/>
    <w:rsid w:val="002C251C"/>
    <w:rsid w:val="002C3378"/>
    <w:rsid w:val="002D082C"/>
    <w:rsid w:val="002D0A14"/>
    <w:rsid w:val="002D293A"/>
    <w:rsid w:val="002D5516"/>
    <w:rsid w:val="002D6161"/>
    <w:rsid w:val="002D7190"/>
    <w:rsid w:val="002E161A"/>
    <w:rsid w:val="002E1F47"/>
    <w:rsid w:val="002E3CDA"/>
    <w:rsid w:val="002E56B0"/>
    <w:rsid w:val="002E708E"/>
    <w:rsid w:val="002F00A4"/>
    <w:rsid w:val="002F1ED0"/>
    <w:rsid w:val="002F6A0E"/>
    <w:rsid w:val="00301C3F"/>
    <w:rsid w:val="00302B07"/>
    <w:rsid w:val="00302C10"/>
    <w:rsid w:val="0030472F"/>
    <w:rsid w:val="00310AA4"/>
    <w:rsid w:val="00311002"/>
    <w:rsid w:val="003111B4"/>
    <w:rsid w:val="00315A4E"/>
    <w:rsid w:val="00317005"/>
    <w:rsid w:val="0032256D"/>
    <w:rsid w:val="00322CB2"/>
    <w:rsid w:val="003242F8"/>
    <w:rsid w:val="003255BF"/>
    <w:rsid w:val="003278A2"/>
    <w:rsid w:val="003315EC"/>
    <w:rsid w:val="00335F3B"/>
    <w:rsid w:val="00336447"/>
    <w:rsid w:val="00340E2A"/>
    <w:rsid w:val="0034453B"/>
    <w:rsid w:val="003448D4"/>
    <w:rsid w:val="00344CC4"/>
    <w:rsid w:val="003477DA"/>
    <w:rsid w:val="00350ED6"/>
    <w:rsid w:val="0035490D"/>
    <w:rsid w:val="0036225E"/>
    <w:rsid w:val="00362EAC"/>
    <w:rsid w:val="003631E5"/>
    <w:rsid w:val="00370F30"/>
    <w:rsid w:val="0037219E"/>
    <w:rsid w:val="00374507"/>
    <w:rsid w:val="00376ABB"/>
    <w:rsid w:val="00377AD5"/>
    <w:rsid w:val="003819AE"/>
    <w:rsid w:val="00394A08"/>
    <w:rsid w:val="00394CA6"/>
    <w:rsid w:val="003A070F"/>
    <w:rsid w:val="003A0909"/>
    <w:rsid w:val="003A145C"/>
    <w:rsid w:val="003A14A7"/>
    <w:rsid w:val="003A2BF5"/>
    <w:rsid w:val="003A3138"/>
    <w:rsid w:val="003A5FA7"/>
    <w:rsid w:val="003B06B0"/>
    <w:rsid w:val="003B0D55"/>
    <w:rsid w:val="003B6FF0"/>
    <w:rsid w:val="003B7BC7"/>
    <w:rsid w:val="003C0F40"/>
    <w:rsid w:val="003C1836"/>
    <w:rsid w:val="003C4005"/>
    <w:rsid w:val="003C5D6B"/>
    <w:rsid w:val="003D02C8"/>
    <w:rsid w:val="003D06A1"/>
    <w:rsid w:val="003D1BE8"/>
    <w:rsid w:val="003D24DA"/>
    <w:rsid w:val="003D3240"/>
    <w:rsid w:val="003E00A5"/>
    <w:rsid w:val="003E1920"/>
    <w:rsid w:val="003E1E0C"/>
    <w:rsid w:val="003E6532"/>
    <w:rsid w:val="003E70FC"/>
    <w:rsid w:val="003F1957"/>
    <w:rsid w:val="003F544F"/>
    <w:rsid w:val="003F7D9A"/>
    <w:rsid w:val="0040206C"/>
    <w:rsid w:val="00403137"/>
    <w:rsid w:val="00403553"/>
    <w:rsid w:val="00405A95"/>
    <w:rsid w:val="0041425C"/>
    <w:rsid w:val="00414DF4"/>
    <w:rsid w:val="0041791D"/>
    <w:rsid w:val="0042025E"/>
    <w:rsid w:val="00422A92"/>
    <w:rsid w:val="00426D27"/>
    <w:rsid w:val="00427484"/>
    <w:rsid w:val="00432275"/>
    <w:rsid w:val="00441D33"/>
    <w:rsid w:val="004445F7"/>
    <w:rsid w:val="004479ED"/>
    <w:rsid w:val="00450D6A"/>
    <w:rsid w:val="00451427"/>
    <w:rsid w:val="004523F1"/>
    <w:rsid w:val="00452EDD"/>
    <w:rsid w:val="00455BA3"/>
    <w:rsid w:val="00460C19"/>
    <w:rsid w:val="00461A6B"/>
    <w:rsid w:val="00462E59"/>
    <w:rsid w:val="004643A6"/>
    <w:rsid w:val="00470C03"/>
    <w:rsid w:val="00471CD0"/>
    <w:rsid w:val="004726BE"/>
    <w:rsid w:val="00473ACF"/>
    <w:rsid w:val="00476E89"/>
    <w:rsid w:val="004845AB"/>
    <w:rsid w:val="00485407"/>
    <w:rsid w:val="00490DB3"/>
    <w:rsid w:val="00493CF1"/>
    <w:rsid w:val="004A435D"/>
    <w:rsid w:val="004A6BCA"/>
    <w:rsid w:val="004B05E8"/>
    <w:rsid w:val="004B13D6"/>
    <w:rsid w:val="004B1C71"/>
    <w:rsid w:val="004B36ED"/>
    <w:rsid w:val="004B40DF"/>
    <w:rsid w:val="004B47B0"/>
    <w:rsid w:val="004B7AD8"/>
    <w:rsid w:val="004C0AA8"/>
    <w:rsid w:val="004C65A8"/>
    <w:rsid w:val="004D044D"/>
    <w:rsid w:val="004D7E57"/>
    <w:rsid w:val="004F1687"/>
    <w:rsid w:val="004F1907"/>
    <w:rsid w:val="004F270D"/>
    <w:rsid w:val="004F3E3A"/>
    <w:rsid w:val="004F3EF3"/>
    <w:rsid w:val="004F780C"/>
    <w:rsid w:val="00503B52"/>
    <w:rsid w:val="00506543"/>
    <w:rsid w:val="00506D63"/>
    <w:rsid w:val="005125DE"/>
    <w:rsid w:val="00512E8F"/>
    <w:rsid w:val="00513D04"/>
    <w:rsid w:val="00514603"/>
    <w:rsid w:val="005167DC"/>
    <w:rsid w:val="0051731F"/>
    <w:rsid w:val="00521802"/>
    <w:rsid w:val="005223F8"/>
    <w:rsid w:val="00524DEE"/>
    <w:rsid w:val="0053131D"/>
    <w:rsid w:val="005347D9"/>
    <w:rsid w:val="00534F9E"/>
    <w:rsid w:val="005361CF"/>
    <w:rsid w:val="005407A2"/>
    <w:rsid w:val="00542CF3"/>
    <w:rsid w:val="00542F1F"/>
    <w:rsid w:val="0054632C"/>
    <w:rsid w:val="005516C2"/>
    <w:rsid w:val="00552BF5"/>
    <w:rsid w:val="005554BE"/>
    <w:rsid w:val="00555AC1"/>
    <w:rsid w:val="00562ABA"/>
    <w:rsid w:val="00573566"/>
    <w:rsid w:val="00582D3F"/>
    <w:rsid w:val="0059010D"/>
    <w:rsid w:val="00590C96"/>
    <w:rsid w:val="005921A2"/>
    <w:rsid w:val="00592768"/>
    <w:rsid w:val="00594765"/>
    <w:rsid w:val="005958BE"/>
    <w:rsid w:val="00596362"/>
    <w:rsid w:val="005A42BF"/>
    <w:rsid w:val="005A52AE"/>
    <w:rsid w:val="005A74A1"/>
    <w:rsid w:val="005B070A"/>
    <w:rsid w:val="005B4D20"/>
    <w:rsid w:val="005B536C"/>
    <w:rsid w:val="005B70A0"/>
    <w:rsid w:val="005B7AA0"/>
    <w:rsid w:val="005C35F4"/>
    <w:rsid w:val="005C4578"/>
    <w:rsid w:val="005C5395"/>
    <w:rsid w:val="005C54C1"/>
    <w:rsid w:val="005C5F1E"/>
    <w:rsid w:val="005D03A3"/>
    <w:rsid w:val="005D2C3D"/>
    <w:rsid w:val="005D362F"/>
    <w:rsid w:val="005D3F22"/>
    <w:rsid w:val="005D45DB"/>
    <w:rsid w:val="005D69E4"/>
    <w:rsid w:val="005E1632"/>
    <w:rsid w:val="005E36CB"/>
    <w:rsid w:val="005F1FE2"/>
    <w:rsid w:val="005F36E6"/>
    <w:rsid w:val="005F4501"/>
    <w:rsid w:val="005F5D18"/>
    <w:rsid w:val="005F7794"/>
    <w:rsid w:val="00610A27"/>
    <w:rsid w:val="006119B5"/>
    <w:rsid w:val="00611F2A"/>
    <w:rsid w:val="00613FB8"/>
    <w:rsid w:val="006147E3"/>
    <w:rsid w:val="00614E34"/>
    <w:rsid w:val="00617CC2"/>
    <w:rsid w:val="00620645"/>
    <w:rsid w:val="00623035"/>
    <w:rsid w:val="00624192"/>
    <w:rsid w:val="00625C7A"/>
    <w:rsid w:val="0062694A"/>
    <w:rsid w:val="00627AC0"/>
    <w:rsid w:val="00627CD0"/>
    <w:rsid w:val="00631946"/>
    <w:rsid w:val="006321DA"/>
    <w:rsid w:val="006324F5"/>
    <w:rsid w:val="00641683"/>
    <w:rsid w:val="006420ED"/>
    <w:rsid w:val="006430E7"/>
    <w:rsid w:val="00643664"/>
    <w:rsid w:val="006471F4"/>
    <w:rsid w:val="00654213"/>
    <w:rsid w:val="00654942"/>
    <w:rsid w:val="00655740"/>
    <w:rsid w:val="006658D6"/>
    <w:rsid w:val="006660CA"/>
    <w:rsid w:val="00666E40"/>
    <w:rsid w:val="00670376"/>
    <w:rsid w:val="00670B3C"/>
    <w:rsid w:val="006726D9"/>
    <w:rsid w:val="00672BCA"/>
    <w:rsid w:val="00673F41"/>
    <w:rsid w:val="0068116B"/>
    <w:rsid w:val="00693506"/>
    <w:rsid w:val="00697231"/>
    <w:rsid w:val="006C27CE"/>
    <w:rsid w:val="006C4CDE"/>
    <w:rsid w:val="006C528E"/>
    <w:rsid w:val="006D0EF2"/>
    <w:rsid w:val="006D2963"/>
    <w:rsid w:val="006D2D09"/>
    <w:rsid w:val="006D736C"/>
    <w:rsid w:val="006D78C4"/>
    <w:rsid w:val="006D7913"/>
    <w:rsid w:val="006E21B7"/>
    <w:rsid w:val="006E2E4E"/>
    <w:rsid w:val="006E3EC3"/>
    <w:rsid w:val="006E59DF"/>
    <w:rsid w:val="006F06CD"/>
    <w:rsid w:val="006F26C5"/>
    <w:rsid w:val="006F2B09"/>
    <w:rsid w:val="00701806"/>
    <w:rsid w:val="007026DE"/>
    <w:rsid w:val="00702E54"/>
    <w:rsid w:val="00703A49"/>
    <w:rsid w:val="0070690A"/>
    <w:rsid w:val="00706E15"/>
    <w:rsid w:val="00712123"/>
    <w:rsid w:val="00715DEB"/>
    <w:rsid w:val="00717A72"/>
    <w:rsid w:val="00721E90"/>
    <w:rsid w:val="00722182"/>
    <w:rsid w:val="0072553D"/>
    <w:rsid w:val="0072594F"/>
    <w:rsid w:val="00727C74"/>
    <w:rsid w:val="00731795"/>
    <w:rsid w:val="00734FB3"/>
    <w:rsid w:val="00740A8A"/>
    <w:rsid w:val="00740EB5"/>
    <w:rsid w:val="00742FAE"/>
    <w:rsid w:val="00747A83"/>
    <w:rsid w:val="00751312"/>
    <w:rsid w:val="0075247C"/>
    <w:rsid w:val="00755D23"/>
    <w:rsid w:val="0076267A"/>
    <w:rsid w:val="007633CA"/>
    <w:rsid w:val="00774E1E"/>
    <w:rsid w:val="007812D0"/>
    <w:rsid w:val="00790310"/>
    <w:rsid w:val="00793A5B"/>
    <w:rsid w:val="007A0699"/>
    <w:rsid w:val="007A4834"/>
    <w:rsid w:val="007B195F"/>
    <w:rsid w:val="007B26A5"/>
    <w:rsid w:val="007B2C9E"/>
    <w:rsid w:val="007B5A7C"/>
    <w:rsid w:val="007B622E"/>
    <w:rsid w:val="007C28BA"/>
    <w:rsid w:val="007C44D6"/>
    <w:rsid w:val="007C65BC"/>
    <w:rsid w:val="007C7000"/>
    <w:rsid w:val="007C7007"/>
    <w:rsid w:val="007C7421"/>
    <w:rsid w:val="007E0A4C"/>
    <w:rsid w:val="007E5240"/>
    <w:rsid w:val="007E6BCA"/>
    <w:rsid w:val="007F3761"/>
    <w:rsid w:val="007F4F68"/>
    <w:rsid w:val="007F53C4"/>
    <w:rsid w:val="007F7288"/>
    <w:rsid w:val="008060E2"/>
    <w:rsid w:val="008103ED"/>
    <w:rsid w:val="0081788E"/>
    <w:rsid w:val="00820D1B"/>
    <w:rsid w:val="0082115D"/>
    <w:rsid w:val="00821841"/>
    <w:rsid w:val="00822FC1"/>
    <w:rsid w:val="0082462B"/>
    <w:rsid w:val="00824675"/>
    <w:rsid w:val="008258B0"/>
    <w:rsid w:val="00831DDC"/>
    <w:rsid w:val="00831E14"/>
    <w:rsid w:val="008352C7"/>
    <w:rsid w:val="00835514"/>
    <w:rsid w:val="00844EC3"/>
    <w:rsid w:val="00845012"/>
    <w:rsid w:val="00846FF0"/>
    <w:rsid w:val="008515E7"/>
    <w:rsid w:val="008536D6"/>
    <w:rsid w:val="008566C5"/>
    <w:rsid w:val="00863B23"/>
    <w:rsid w:val="0086624D"/>
    <w:rsid w:val="0087171D"/>
    <w:rsid w:val="008723F7"/>
    <w:rsid w:val="00872427"/>
    <w:rsid w:val="00872990"/>
    <w:rsid w:val="00875AD6"/>
    <w:rsid w:val="00875B86"/>
    <w:rsid w:val="00877381"/>
    <w:rsid w:val="00881560"/>
    <w:rsid w:val="00883245"/>
    <w:rsid w:val="008832D5"/>
    <w:rsid w:val="00885899"/>
    <w:rsid w:val="008868A5"/>
    <w:rsid w:val="00890093"/>
    <w:rsid w:val="0089163A"/>
    <w:rsid w:val="00894847"/>
    <w:rsid w:val="008A1724"/>
    <w:rsid w:val="008A66A7"/>
    <w:rsid w:val="008A6D91"/>
    <w:rsid w:val="008B6746"/>
    <w:rsid w:val="008B7170"/>
    <w:rsid w:val="008C07DE"/>
    <w:rsid w:val="008C11D6"/>
    <w:rsid w:val="008C2C6D"/>
    <w:rsid w:val="008C36C1"/>
    <w:rsid w:val="008C7B19"/>
    <w:rsid w:val="008D3A30"/>
    <w:rsid w:val="008D3DE2"/>
    <w:rsid w:val="008D7F3A"/>
    <w:rsid w:val="008E0A0A"/>
    <w:rsid w:val="008E473F"/>
    <w:rsid w:val="008E47A6"/>
    <w:rsid w:val="008E503A"/>
    <w:rsid w:val="008E5EE4"/>
    <w:rsid w:val="008F1EA4"/>
    <w:rsid w:val="008F3913"/>
    <w:rsid w:val="008F46F4"/>
    <w:rsid w:val="008F544E"/>
    <w:rsid w:val="0090062E"/>
    <w:rsid w:val="00901B07"/>
    <w:rsid w:val="00902D60"/>
    <w:rsid w:val="00903C2E"/>
    <w:rsid w:val="00904997"/>
    <w:rsid w:val="009174DA"/>
    <w:rsid w:val="00917B26"/>
    <w:rsid w:val="0092412E"/>
    <w:rsid w:val="00924E1E"/>
    <w:rsid w:val="00926DD2"/>
    <w:rsid w:val="009276D7"/>
    <w:rsid w:val="00927DC9"/>
    <w:rsid w:val="0093021D"/>
    <w:rsid w:val="00930671"/>
    <w:rsid w:val="00931213"/>
    <w:rsid w:val="00935011"/>
    <w:rsid w:val="009370F3"/>
    <w:rsid w:val="00942CE9"/>
    <w:rsid w:val="00942E4F"/>
    <w:rsid w:val="00943180"/>
    <w:rsid w:val="00954DC1"/>
    <w:rsid w:val="009611A7"/>
    <w:rsid w:val="0096429D"/>
    <w:rsid w:val="00965E69"/>
    <w:rsid w:val="00967B2A"/>
    <w:rsid w:val="00974AC5"/>
    <w:rsid w:val="00975A65"/>
    <w:rsid w:val="009777AE"/>
    <w:rsid w:val="00977B84"/>
    <w:rsid w:val="0098017A"/>
    <w:rsid w:val="009829A9"/>
    <w:rsid w:val="00983127"/>
    <w:rsid w:val="0098438E"/>
    <w:rsid w:val="0098492E"/>
    <w:rsid w:val="009851A1"/>
    <w:rsid w:val="00985287"/>
    <w:rsid w:val="00986296"/>
    <w:rsid w:val="00987214"/>
    <w:rsid w:val="00987CC1"/>
    <w:rsid w:val="00990E8F"/>
    <w:rsid w:val="00996789"/>
    <w:rsid w:val="009A027C"/>
    <w:rsid w:val="009A2AA4"/>
    <w:rsid w:val="009A4087"/>
    <w:rsid w:val="009A4BAB"/>
    <w:rsid w:val="009A6B76"/>
    <w:rsid w:val="009A6F8B"/>
    <w:rsid w:val="009B3AAE"/>
    <w:rsid w:val="009B564F"/>
    <w:rsid w:val="009B5DED"/>
    <w:rsid w:val="009C187A"/>
    <w:rsid w:val="009C28D3"/>
    <w:rsid w:val="009C4AC5"/>
    <w:rsid w:val="009C5796"/>
    <w:rsid w:val="009D11FF"/>
    <w:rsid w:val="009D1ABE"/>
    <w:rsid w:val="009D1B6C"/>
    <w:rsid w:val="009D2229"/>
    <w:rsid w:val="009D26BC"/>
    <w:rsid w:val="009D6448"/>
    <w:rsid w:val="009E0449"/>
    <w:rsid w:val="009E13F3"/>
    <w:rsid w:val="009E3EDD"/>
    <w:rsid w:val="009E664B"/>
    <w:rsid w:val="009E6A4A"/>
    <w:rsid w:val="009E753C"/>
    <w:rsid w:val="009F25C5"/>
    <w:rsid w:val="009F2CF8"/>
    <w:rsid w:val="009F3315"/>
    <w:rsid w:val="009F3D90"/>
    <w:rsid w:val="009F4EC1"/>
    <w:rsid w:val="009F6AA6"/>
    <w:rsid w:val="00A00F6B"/>
    <w:rsid w:val="00A025DD"/>
    <w:rsid w:val="00A02B04"/>
    <w:rsid w:val="00A03D37"/>
    <w:rsid w:val="00A04CF1"/>
    <w:rsid w:val="00A05819"/>
    <w:rsid w:val="00A05F4D"/>
    <w:rsid w:val="00A06DCE"/>
    <w:rsid w:val="00A11AA1"/>
    <w:rsid w:val="00A13C5C"/>
    <w:rsid w:val="00A216E4"/>
    <w:rsid w:val="00A24012"/>
    <w:rsid w:val="00A24906"/>
    <w:rsid w:val="00A3148E"/>
    <w:rsid w:val="00A34753"/>
    <w:rsid w:val="00A35405"/>
    <w:rsid w:val="00A35F61"/>
    <w:rsid w:val="00A369F2"/>
    <w:rsid w:val="00A44E85"/>
    <w:rsid w:val="00A5469C"/>
    <w:rsid w:val="00A547FC"/>
    <w:rsid w:val="00A54C6F"/>
    <w:rsid w:val="00A56556"/>
    <w:rsid w:val="00A66B1C"/>
    <w:rsid w:val="00A67DE8"/>
    <w:rsid w:val="00A8073C"/>
    <w:rsid w:val="00A81636"/>
    <w:rsid w:val="00A832A1"/>
    <w:rsid w:val="00A8789F"/>
    <w:rsid w:val="00A87D67"/>
    <w:rsid w:val="00A904B1"/>
    <w:rsid w:val="00A927AA"/>
    <w:rsid w:val="00A94817"/>
    <w:rsid w:val="00A95F9F"/>
    <w:rsid w:val="00A96481"/>
    <w:rsid w:val="00AA060B"/>
    <w:rsid w:val="00AA5B83"/>
    <w:rsid w:val="00AB2B4B"/>
    <w:rsid w:val="00AB5F5F"/>
    <w:rsid w:val="00AB63FD"/>
    <w:rsid w:val="00AB6621"/>
    <w:rsid w:val="00AB70CC"/>
    <w:rsid w:val="00AC4AD6"/>
    <w:rsid w:val="00AD1871"/>
    <w:rsid w:val="00AD2C5E"/>
    <w:rsid w:val="00AD33D8"/>
    <w:rsid w:val="00AD4166"/>
    <w:rsid w:val="00AD58FC"/>
    <w:rsid w:val="00AD6B6C"/>
    <w:rsid w:val="00AE1B56"/>
    <w:rsid w:val="00AE3543"/>
    <w:rsid w:val="00AE694D"/>
    <w:rsid w:val="00AE6B0E"/>
    <w:rsid w:val="00AF095A"/>
    <w:rsid w:val="00AF7679"/>
    <w:rsid w:val="00B00112"/>
    <w:rsid w:val="00B03925"/>
    <w:rsid w:val="00B11548"/>
    <w:rsid w:val="00B1423B"/>
    <w:rsid w:val="00B1508D"/>
    <w:rsid w:val="00B170E7"/>
    <w:rsid w:val="00B21617"/>
    <w:rsid w:val="00B22A60"/>
    <w:rsid w:val="00B272AB"/>
    <w:rsid w:val="00B31E78"/>
    <w:rsid w:val="00B414CE"/>
    <w:rsid w:val="00B4314F"/>
    <w:rsid w:val="00B45492"/>
    <w:rsid w:val="00B45677"/>
    <w:rsid w:val="00B45F37"/>
    <w:rsid w:val="00B477F0"/>
    <w:rsid w:val="00B50ABE"/>
    <w:rsid w:val="00B52631"/>
    <w:rsid w:val="00B5764C"/>
    <w:rsid w:val="00B57C08"/>
    <w:rsid w:val="00B70874"/>
    <w:rsid w:val="00B709E7"/>
    <w:rsid w:val="00B72C1F"/>
    <w:rsid w:val="00B72D8E"/>
    <w:rsid w:val="00B7705F"/>
    <w:rsid w:val="00B77066"/>
    <w:rsid w:val="00B82D5E"/>
    <w:rsid w:val="00B83220"/>
    <w:rsid w:val="00B876BA"/>
    <w:rsid w:val="00B877DC"/>
    <w:rsid w:val="00B919D3"/>
    <w:rsid w:val="00B92675"/>
    <w:rsid w:val="00BA0A8E"/>
    <w:rsid w:val="00BA1862"/>
    <w:rsid w:val="00BA1A3E"/>
    <w:rsid w:val="00BA1FC4"/>
    <w:rsid w:val="00BB1BC0"/>
    <w:rsid w:val="00BB4965"/>
    <w:rsid w:val="00BB6F64"/>
    <w:rsid w:val="00BC51B8"/>
    <w:rsid w:val="00BC7CEE"/>
    <w:rsid w:val="00BC7D5A"/>
    <w:rsid w:val="00BD1E3F"/>
    <w:rsid w:val="00BD2EC7"/>
    <w:rsid w:val="00BD3189"/>
    <w:rsid w:val="00BD44A8"/>
    <w:rsid w:val="00BD4AB6"/>
    <w:rsid w:val="00BE1114"/>
    <w:rsid w:val="00BE130E"/>
    <w:rsid w:val="00BE2056"/>
    <w:rsid w:val="00BE2312"/>
    <w:rsid w:val="00BE2591"/>
    <w:rsid w:val="00BE26DC"/>
    <w:rsid w:val="00BE27ED"/>
    <w:rsid w:val="00BE5D19"/>
    <w:rsid w:val="00BE60F0"/>
    <w:rsid w:val="00BE6D8D"/>
    <w:rsid w:val="00BF032C"/>
    <w:rsid w:val="00BF3A19"/>
    <w:rsid w:val="00BF44F3"/>
    <w:rsid w:val="00BF4AFC"/>
    <w:rsid w:val="00BF5C40"/>
    <w:rsid w:val="00BF6EC0"/>
    <w:rsid w:val="00C07D59"/>
    <w:rsid w:val="00C11AED"/>
    <w:rsid w:val="00C1703C"/>
    <w:rsid w:val="00C2023D"/>
    <w:rsid w:val="00C20D7A"/>
    <w:rsid w:val="00C21121"/>
    <w:rsid w:val="00C23D51"/>
    <w:rsid w:val="00C23DF9"/>
    <w:rsid w:val="00C23EEA"/>
    <w:rsid w:val="00C30506"/>
    <w:rsid w:val="00C30DC9"/>
    <w:rsid w:val="00C31B93"/>
    <w:rsid w:val="00C3378E"/>
    <w:rsid w:val="00C35A8C"/>
    <w:rsid w:val="00C4341F"/>
    <w:rsid w:val="00C44659"/>
    <w:rsid w:val="00C44FB3"/>
    <w:rsid w:val="00C51DAF"/>
    <w:rsid w:val="00C565F4"/>
    <w:rsid w:val="00C56BC4"/>
    <w:rsid w:val="00C56CA5"/>
    <w:rsid w:val="00C57A0F"/>
    <w:rsid w:val="00C6167D"/>
    <w:rsid w:val="00C61C4F"/>
    <w:rsid w:val="00C64D1F"/>
    <w:rsid w:val="00C64E3D"/>
    <w:rsid w:val="00C71011"/>
    <w:rsid w:val="00C7142C"/>
    <w:rsid w:val="00C763E3"/>
    <w:rsid w:val="00C77275"/>
    <w:rsid w:val="00C77C3D"/>
    <w:rsid w:val="00C82D3E"/>
    <w:rsid w:val="00C855FE"/>
    <w:rsid w:val="00C91182"/>
    <w:rsid w:val="00C95C69"/>
    <w:rsid w:val="00C97F0C"/>
    <w:rsid w:val="00CA19AC"/>
    <w:rsid w:val="00CA26CE"/>
    <w:rsid w:val="00CB0F5E"/>
    <w:rsid w:val="00CB2065"/>
    <w:rsid w:val="00CB2BB1"/>
    <w:rsid w:val="00CB7D13"/>
    <w:rsid w:val="00CC0A5A"/>
    <w:rsid w:val="00CC7DA5"/>
    <w:rsid w:val="00CD1CD9"/>
    <w:rsid w:val="00CD2455"/>
    <w:rsid w:val="00CD5ADE"/>
    <w:rsid w:val="00CD5E82"/>
    <w:rsid w:val="00CE28FF"/>
    <w:rsid w:val="00D00ADF"/>
    <w:rsid w:val="00D02E47"/>
    <w:rsid w:val="00D030B5"/>
    <w:rsid w:val="00D0416A"/>
    <w:rsid w:val="00D0717B"/>
    <w:rsid w:val="00D07EF7"/>
    <w:rsid w:val="00D11030"/>
    <w:rsid w:val="00D16EEA"/>
    <w:rsid w:val="00D22636"/>
    <w:rsid w:val="00D23BDA"/>
    <w:rsid w:val="00D24703"/>
    <w:rsid w:val="00D255CC"/>
    <w:rsid w:val="00D30825"/>
    <w:rsid w:val="00D31C33"/>
    <w:rsid w:val="00D32AA3"/>
    <w:rsid w:val="00D343D8"/>
    <w:rsid w:val="00D34491"/>
    <w:rsid w:val="00D34CA9"/>
    <w:rsid w:val="00D352C8"/>
    <w:rsid w:val="00D361C7"/>
    <w:rsid w:val="00D366ED"/>
    <w:rsid w:val="00D404A7"/>
    <w:rsid w:val="00D40A82"/>
    <w:rsid w:val="00D42046"/>
    <w:rsid w:val="00D42249"/>
    <w:rsid w:val="00D44966"/>
    <w:rsid w:val="00D449B8"/>
    <w:rsid w:val="00D45A4A"/>
    <w:rsid w:val="00D45E5D"/>
    <w:rsid w:val="00D477C4"/>
    <w:rsid w:val="00D5261A"/>
    <w:rsid w:val="00D56D1F"/>
    <w:rsid w:val="00D56E6F"/>
    <w:rsid w:val="00D57618"/>
    <w:rsid w:val="00D6422D"/>
    <w:rsid w:val="00D65E3F"/>
    <w:rsid w:val="00D67254"/>
    <w:rsid w:val="00D70066"/>
    <w:rsid w:val="00D74060"/>
    <w:rsid w:val="00D8095F"/>
    <w:rsid w:val="00D809E5"/>
    <w:rsid w:val="00D823BA"/>
    <w:rsid w:val="00D825E4"/>
    <w:rsid w:val="00D83200"/>
    <w:rsid w:val="00D857D3"/>
    <w:rsid w:val="00D9083C"/>
    <w:rsid w:val="00D9759B"/>
    <w:rsid w:val="00DA52C3"/>
    <w:rsid w:val="00DA66F0"/>
    <w:rsid w:val="00DB1516"/>
    <w:rsid w:val="00DB7287"/>
    <w:rsid w:val="00DC0B2C"/>
    <w:rsid w:val="00DC31C9"/>
    <w:rsid w:val="00DC62EA"/>
    <w:rsid w:val="00DD0C6E"/>
    <w:rsid w:val="00DD0FAD"/>
    <w:rsid w:val="00DD1BA5"/>
    <w:rsid w:val="00DD2F9D"/>
    <w:rsid w:val="00DD41FA"/>
    <w:rsid w:val="00DD5394"/>
    <w:rsid w:val="00DD5D85"/>
    <w:rsid w:val="00DE3630"/>
    <w:rsid w:val="00DE3E5F"/>
    <w:rsid w:val="00DE6418"/>
    <w:rsid w:val="00DE6B45"/>
    <w:rsid w:val="00DF194C"/>
    <w:rsid w:val="00DF2D7D"/>
    <w:rsid w:val="00DF3AE5"/>
    <w:rsid w:val="00DF45A5"/>
    <w:rsid w:val="00DF4D45"/>
    <w:rsid w:val="00DF6857"/>
    <w:rsid w:val="00DF7DB9"/>
    <w:rsid w:val="00E01E6D"/>
    <w:rsid w:val="00E05890"/>
    <w:rsid w:val="00E113AC"/>
    <w:rsid w:val="00E126A3"/>
    <w:rsid w:val="00E15293"/>
    <w:rsid w:val="00E1797D"/>
    <w:rsid w:val="00E20373"/>
    <w:rsid w:val="00E21CAB"/>
    <w:rsid w:val="00E226B3"/>
    <w:rsid w:val="00E26E49"/>
    <w:rsid w:val="00E27497"/>
    <w:rsid w:val="00E3440F"/>
    <w:rsid w:val="00E41CC3"/>
    <w:rsid w:val="00E4261A"/>
    <w:rsid w:val="00E43B8F"/>
    <w:rsid w:val="00E43F16"/>
    <w:rsid w:val="00E51754"/>
    <w:rsid w:val="00E51DF5"/>
    <w:rsid w:val="00E5411A"/>
    <w:rsid w:val="00E54703"/>
    <w:rsid w:val="00E55AC4"/>
    <w:rsid w:val="00E57302"/>
    <w:rsid w:val="00E61193"/>
    <w:rsid w:val="00E6245C"/>
    <w:rsid w:val="00E64BBE"/>
    <w:rsid w:val="00E66686"/>
    <w:rsid w:val="00E668CD"/>
    <w:rsid w:val="00E70868"/>
    <w:rsid w:val="00E71AA7"/>
    <w:rsid w:val="00E74582"/>
    <w:rsid w:val="00E748E6"/>
    <w:rsid w:val="00E76154"/>
    <w:rsid w:val="00E80574"/>
    <w:rsid w:val="00E84734"/>
    <w:rsid w:val="00E92AED"/>
    <w:rsid w:val="00E93452"/>
    <w:rsid w:val="00E94403"/>
    <w:rsid w:val="00E94DCC"/>
    <w:rsid w:val="00E95197"/>
    <w:rsid w:val="00E96809"/>
    <w:rsid w:val="00E969DA"/>
    <w:rsid w:val="00EA00A2"/>
    <w:rsid w:val="00EA17C3"/>
    <w:rsid w:val="00EA5A10"/>
    <w:rsid w:val="00EB128F"/>
    <w:rsid w:val="00EB3090"/>
    <w:rsid w:val="00EC1B08"/>
    <w:rsid w:val="00EC343C"/>
    <w:rsid w:val="00EC45D0"/>
    <w:rsid w:val="00EC5616"/>
    <w:rsid w:val="00EC5823"/>
    <w:rsid w:val="00ED4736"/>
    <w:rsid w:val="00EE1535"/>
    <w:rsid w:val="00EE2778"/>
    <w:rsid w:val="00EE2E28"/>
    <w:rsid w:val="00EE3E0F"/>
    <w:rsid w:val="00EE55FF"/>
    <w:rsid w:val="00EE73EB"/>
    <w:rsid w:val="00EF1E8A"/>
    <w:rsid w:val="00EF30C1"/>
    <w:rsid w:val="00EF7686"/>
    <w:rsid w:val="00EF77D8"/>
    <w:rsid w:val="00EF7BB5"/>
    <w:rsid w:val="00F0342A"/>
    <w:rsid w:val="00F05CC1"/>
    <w:rsid w:val="00F102CE"/>
    <w:rsid w:val="00F10561"/>
    <w:rsid w:val="00F15B24"/>
    <w:rsid w:val="00F2256A"/>
    <w:rsid w:val="00F24A40"/>
    <w:rsid w:val="00F25D77"/>
    <w:rsid w:val="00F274FA"/>
    <w:rsid w:val="00F27A0D"/>
    <w:rsid w:val="00F31643"/>
    <w:rsid w:val="00F34B84"/>
    <w:rsid w:val="00F35E48"/>
    <w:rsid w:val="00F42621"/>
    <w:rsid w:val="00F43CD4"/>
    <w:rsid w:val="00F44264"/>
    <w:rsid w:val="00F551ED"/>
    <w:rsid w:val="00F55BF6"/>
    <w:rsid w:val="00F60ADF"/>
    <w:rsid w:val="00F614B6"/>
    <w:rsid w:val="00F6265A"/>
    <w:rsid w:val="00F67A6E"/>
    <w:rsid w:val="00F724E5"/>
    <w:rsid w:val="00F72F22"/>
    <w:rsid w:val="00F73594"/>
    <w:rsid w:val="00F74625"/>
    <w:rsid w:val="00F74651"/>
    <w:rsid w:val="00F8063A"/>
    <w:rsid w:val="00F83BB1"/>
    <w:rsid w:val="00F85ADE"/>
    <w:rsid w:val="00F861C3"/>
    <w:rsid w:val="00F86254"/>
    <w:rsid w:val="00F91DF4"/>
    <w:rsid w:val="00F927DA"/>
    <w:rsid w:val="00F93C28"/>
    <w:rsid w:val="00F96508"/>
    <w:rsid w:val="00F97291"/>
    <w:rsid w:val="00F97411"/>
    <w:rsid w:val="00FA06C7"/>
    <w:rsid w:val="00FA2BB7"/>
    <w:rsid w:val="00FA68B1"/>
    <w:rsid w:val="00FA6A2B"/>
    <w:rsid w:val="00FB00A2"/>
    <w:rsid w:val="00FB2466"/>
    <w:rsid w:val="00FB2777"/>
    <w:rsid w:val="00FB5288"/>
    <w:rsid w:val="00FC0205"/>
    <w:rsid w:val="00FC1EE9"/>
    <w:rsid w:val="00FC3B89"/>
    <w:rsid w:val="00FD0589"/>
    <w:rsid w:val="00FD15F6"/>
    <w:rsid w:val="00FD1871"/>
    <w:rsid w:val="00FE0458"/>
    <w:rsid w:val="00FE39D9"/>
    <w:rsid w:val="00FE7584"/>
    <w:rsid w:val="00FE7C20"/>
    <w:rsid w:val="00FF0CF4"/>
    <w:rsid w:val="00FF623C"/>
    <w:rsid w:val="00FF65C6"/>
    <w:rsid w:val="00FF7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A1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5D77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kern w:val="32"/>
      <w:sz w:val="32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5D77"/>
    <w:rPr>
      <w:rFonts w:ascii="Cambria" w:hAnsi="Cambria"/>
      <w:b/>
      <w:kern w:val="32"/>
      <w:sz w:val="32"/>
    </w:rPr>
  </w:style>
  <w:style w:type="character" w:customStyle="1" w:styleId="a">
    <w:name w:val="Цветовое выделение"/>
    <w:uiPriority w:val="99"/>
    <w:rsid w:val="00F25D77"/>
    <w:rPr>
      <w:b/>
      <w:color w:val="26282F"/>
    </w:rPr>
  </w:style>
  <w:style w:type="character" w:customStyle="1" w:styleId="a0">
    <w:name w:val="Гипертекстовая ссылка"/>
    <w:uiPriority w:val="99"/>
    <w:rsid w:val="00F25D77"/>
    <w:rPr>
      <w:color w:val="106BBE"/>
    </w:rPr>
  </w:style>
  <w:style w:type="paragraph" w:customStyle="1" w:styleId="a1">
    <w:name w:val="Заголовок статьи"/>
    <w:basedOn w:val="Normal"/>
    <w:next w:val="Normal"/>
    <w:uiPriority w:val="99"/>
    <w:rsid w:val="00F25D77"/>
    <w:pPr>
      <w:ind w:left="1612" w:hanging="892"/>
    </w:pPr>
  </w:style>
  <w:style w:type="paragraph" w:customStyle="1" w:styleId="a2">
    <w:name w:val="Текст (справка)"/>
    <w:basedOn w:val="Normal"/>
    <w:next w:val="Normal"/>
    <w:uiPriority w:val="99"/>
    <w:rsid w:val="00F25D77"/>
    <w:pPr>
      <w:ind w:left="170" w:right="170" w:firstLine="0"/>
      <w:jc w:val="left"/>
    </w:pPr>
  </w:style>
  <w:style w:type="paragraph" w:customStyle="1" w:styleId="a3">
    <w:name w:val="Комментарий"/>
    <w:basedOn w:val="a2"/>
    <w:next w:val="Normal"/>
    <w:uiPriority w:val="99"/>
    <w:rsid w:val="00F25D77"/>
    <w:pPr>
      <w:spacing w:before="75"/>
      <w:ind w:right="0"/>
      <w:jc w:val="both"/>
    </w:pPr>
    <w:rPr>
      <w:color w:val="353842"/>
    </w:rPr>
  </w:style>
  <w:style w:type="paragraph" w:customStyle="1" w:styleId="a4">
    <w:name w:val="Информация о версии"/>
    <w:basedOn w:val="a3"/>
    <w:next w:val="Normal"/>
    <w:uiPriority w:val="99"/>
    <w:rsid w:val="00F25D77"/>
    <w:rPr>
      <w:i/>
      <w:iCs/>
    </w:rPr>
  </w:style>
  <w:style w:type="paragraph" w:customStyle="1" w:styleId="a5">
    <w:name w:val="Текст информации об изменениях"/>
    <w:basedOn w:val="Normal"/>
    <w:next w:val="Normal"/>
    <w:uiPriority w:val="99"/>
    <w:rsid w:val="00F25D77"/>
    <w:rPr>
      <w:color w:val="353842"/>
      <w:sz w:val="20"/>
      <w:szCs w:val="20"/>
    </w:rPr>
  </w:style>
  <w:style w:type="paragraph" w:customStyle="1" w:styleId="a6">
    <w:name w:val="Информация об изменениях"/>
    <w:basedOn w:val="a5"/>
    <w:next w:val="Normal"/>
    <w:uiPriority w:val="99"/>
    <w:rsid w:val="00F25D77"/>
    <w:pPr>
      <w:spacing w:before="180"/>
      <w:ind w:left="360" w:right="360" w:firstLine="0"/>
    </w:pPr>
  </w:style>
  <w:style w:type="paragraph" w:customStyle="1" w:styleId="a7">
    <w:name w:val="Нормальный (таблица)"/>
    <w:basedOn w:val="Normal"/>
    <w:next w:val="Normal"/>
    <w:uiPriority w:val="99"/>
    <w:rsid w:val="00F25D77"/>
    <w:pPr>
      <w:ind w:firstLine="0"/>
    </w:pPr>
  </w:style>
  <w:style w:type="paragraph" w:customStyle="1" w:styleId="a8">
    <w:name w:val="Подзаголовок для информации об изменениях"/>
    <w:basedOn w:val="a5"/>
    <w:next w:val="Normal"/>
    <w:uiPriority w:val="99"/>
    <w:rsid w:val="00F25D77"/>
    <w:rPr>
      <w:b/>
      <w:bCs/>
    </w:rPr>
  </w:style>
  <w:style w:type="paragraph" w:customStyle="1" w:styleId="a9">
    <w:name w:val="Прижатый влево"/>
    <w:basedOn w:val="Normal"/>
    <w:next w:val="Normal"/>
    <w:uiPriority w:val="99"/>
    <w:rsid w:val="00F25D77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F25D77"/>
    <w:rPr>
      <w:rFonts w:ascii="Times New Roman CYR" w:hAnsi="Times New Roman CYR"/>
    </w:rPr>
  </w:style>
  <w:style w:type="paragraph" w:styleId="Header">
    <w:name w:val="header"/>
    <w:basedOn w:val="Normal"/>
    <w:link w:val="HeaderChar"/>
    <w:uiPriority w:val="99"/>
    <w:rsid w:val="00F25D77"/>
    <w:pPr>
      <w:tabs>
        <w:tab w:val="center" w:pos="4677"/>
        <w:tab w:val="right" w:pos="9355"/>
      </w:tabs>
    </w:pPr>
    <w:rPr>
      <w:rFonts w:cs="Times New Roman"/>
      <w:szCs w:val="20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25D77"/>
    <w:rPr>
      <w:rFonts w:ascii="Times New Roman CYR" w:hAnsi="Times New Roman CYR"/>
      <w:sz w:val="24"/>
    </w:rPr>
  </w:style>
  <w:style w:type="paragraph" w:styleId="Footer">
    <w:name w:val="footer"/>
    <w:basedOn w:val="Normal"/>
    <w:link w:val="FooterChar"/>
    <w:uiPriority w:val="99"/>
    <w:rsid w:val="00F25D77"/>
    <w:pPr>
      <w:tabs>
        <w:tab w:val="center" w:pos="4677"/>
        <w:tab w:val="right" w:pos="9355"/>
      </w:tabs>
    </w:pPr>
    <w:rPr>
      <w:rFonts w:cs="Times New Roman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25D77"/>
    <w:rPr>
      <w:rFonts w:ascii="Times New Roman CYR" w:hAnsi="Times New Roman CYR"/>
      <w:sz w:val="24"/>
    </w:rPr>
  </w:style>
  <w:style w:type="paragraph" w:customStyle="1" w:styleId="ConsPlusNormal">
    <w:name w:val="ConsPlusNormal"/>
    <w:uiPriority w:val="99"/>
    <w:rsid w:val="00BE2591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613FB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13FB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70F3"/>
    <w:rPr>
      <w:rFonts w:ascii="Tahoma" w:hAnsi="Tahoma" w:cs="Times New Roman"/>
      <w:sz w:val="16"/>
      <w:szCs w:val="20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70F3"/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245B1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E43B8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b">
    <w:name w:val="Символ сноски"/>
    <w:uiPriority w:val="99"/>
    <w:rsid w:val="00643664"/>
    <w:rPr>
      <w:vertAlign w:val="superscript"/>
    </w:rPr>
  </w:style>
  <w:style w:type="character" w:styleId="FootnoteReference">
    <w:name w:val="footnote reference"/>
    <w:basedOn w:val="DefaultParagraphFont"/>
    <w:uiPriority w:val="99"/>
    <w:rsid w:val="00643664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643664"/>
    <w:pPr>
      <w:widowControl/>
      <w:suppressAutoHyphens/>
      <w:autoSpaceDE/>
      <w:autoSpaceDN/>
      <w:adjustRightInd/>
      <w:ind w:firstLine="0"/>
      <w:jc w:val="left"/>
    </w:pPr>
    <w:rPr>
      <w:rFonts w:ascii="Liberation Serif" w:eastAsia="NSimSun" w:hAnsi="Liberation Serif" w:cs="Mangal"/>
      <w:kern w:val="2"/>
      <w:sz w:val="20"/>
      <w:lang w:eastAsia="zh-CN" w:bidi="hi-IN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43664"/>
    <w:rPr>
      <w:rFonts w:ascii="Liberation Serif" w:eastAsia="NSimSun" w:hAnsi="Liberation Serif"/>
      <w:kern w:val="2"/>
      <w:sz w:val="24"/>
      <w:lang w:eastAsia="zh-CN"/>
    </w:rPr>
  </w:style>
  <w:style w:type="paragraph" w:styleId="ListParagraph">
    <w:name w:val="List Paragraph"/>
    <w:basedOn w:val="Normal"/>
    <w:uiPriority w:val="99"/>
    <w:qFormat/>
    <w:rsid w:val="00643664"/>
    <w:pPr>
      <w:widowControl/>
      <w:suppressAutoHyphens/>
      <w:autoSpaceDE/>
      <w:autoSpaceDN/>
      <w:adjustRightInd/>
      <w:spacing w:after="200"/>
      <w:ind w:left="720" w:firstLine="0"/>
      <w:contextualSpacing/>
      <w:jc w:val="left"/>
    </w:pPr>
    <w:rPr>
      <w:rFonts w:ascii="Liberation Serif" w:eastAsia="NSimSun" w:hAnsi="Liberation Serif" w:cs="Mangal"/>
      <w:kern w:val="2"/>
      <w:sz w:val="20"/>
      <w:lang w:eastAsia="zh-CN" w:bidi="hi-IN"/>
    </w:rPr>
  </w:style>
  <w:style w:type="character" w:customStyle="1" w:styleId="5">
    <w:name w:val="Основной шрифт абзаца5"/>
    <w:uiPriority w:val="99"/>
    <w:rsid w:val="006658D6"/>
  </w:style>
  <w:style w:type="paragraph" w:customStyle="1" w:styleId="Standard">
    <w:name w:val="Standard"/>
    <w:uiPriority w:val="99"/>
    <w:rsid w:val="006658D6"/>
    <w:pPr>
      <w:widowControl w:val="0"/>
      <w:suppressAutoHyphens/>
      <w:textAlignment w:val="baseline"/>
    </w:pPr>
    <w:rPr>
      <w:rFonts w:ascii="Times New Roman" w:hAnsi="Times New Roman" w:cs="Mangal"/>
      <w:kern w:val="2"/>
      <w:sz w:val="24"/>
      <w:szCs w:val="24"/>
      <w:lang w:eastAsia="zh-CN" w:bidi="hi-IN"/>
    </w:rPr>
  </w:style>
  <w:style w:type="paragraph" w:customStyle="1" w:styleId="western">
    <w:name w:val="western"/>
    <w:basedOn w:val="Normal"/>
    <w:uiPriority w:val="99"/>
    <w:rsid w:val="000A71F2"/>
    <w:pPr>
      <w:widowControl/>
      <w:autoSpaceDE/>
      <w:autoSpaceDN/>
      <w:adjustRightInd/>
      <w:spacing w:before="100" w:beforeAutospacing="1" w:after="142" w:line="276" w:lineRule="auto"/>
      <w:ind w:firstLine="278"/>
    </w:pPr>
    <w:rPr>
      <w:rFonts w:ascii="Arial" w:hAnsi="Arial" w:cs="Arial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05423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54238"/>
    <w:rPr>
      <w:rFonts w:ascii="Courier New" w:hAnsi="Courier New"/>
    </w:rPr>
  </w:style>
  <w:style w:type="paragraph" w:customStyle="1" w:styleId="ConsPlusTitle">
    <w:name w:val="ConsPlusTitle"/>
    <w:uiPriority w:val="99"/>
    <w:rsid w:val="00BB496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Standarduser">
    <w:name w:val="Standard (user)"/>
    <w:uiPriority w:val="99"/>
    <w:rsid w:val="00114BDF"/>
    <w:pPr>
      <w:widowControl w:val="0"/>
      <w:suppressAutoHyphens/>
      <w:ind w:firstLine="720"/>
      <w:jc w:val="both"/>
      <w:textAlignment w:val="baseline"/>
    </w:pPr>
    <w:rPr>
      <w:rFonts w:ascii="Arial" w:hAnsi="Arial" w:cs="Arial"/>
      <w:kern w:val="2"/>
      <w:sz w:val="24"/>
      <w:szCs w:val="24"/>
      <w:lang w:eastAsia="zh-CN"/>
    </w:rPr>
  </w:style>
  <w:style w:type="character" w:customStyle="1" w:styleId="3">
    <w:name w:val="Основной шрифт абзаца3"/>
    <w:uiPriority w:val="99"/>
    <w:rsid w:val="005167DC"/>
  </w:style>
  <w:style w:type="paragraph" w:styleId="NoSpacing">
    <w:name w:val="No Spacing"/>
    <w:uiPriority w:val="99"/>
    <w:qFormat/>
    <w:rsid w:val="00142C2E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05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719</TotalTime>
  <Pages>41</Pages>
  <Words>11202</Words>
  <Characters>-32766</Characters>
  <Application>Microsoft Office Outlook</Application>
  <DocSecurity>0</DocSecurity>
  <Lines>0</Lines>
  <Paragraphs>0</Paragraphs>
  <ScaleCrop>false</ScaleCrop>
  <Company>НПП "Гарант-Сервис"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comp5</cp:lastModifiedBy>
  <cp:revision>23</cp:revision>
  <cp:lastPrinted>2025-03-25T13:10:00Z</cp:lastPrinted>
  <dcterms:created xsi:type="dcterms:W3CDTF">2025-03-31T13:52:00Z</dcterms:created>
  <dcterms:modified xsi:type="dcterms:W3CDTF">2025-06-17T06:36:00Z</dcterms:modified>
</cp:coreProperties>
</file>